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6D82F" w14:textId="14042124" w:rsidR="00693241" w:rsidRPr="00CC0357" w:rsidRDefault="00000000">
      <w:pPr>
        <w:pStyle w:val="CRCoverPage"/>
        <w:tabs>
          <w:tab w:val="right" w:pos="9639"/>
          <w:tab w:val="right" w:pos="13323"/>
        </w:tabs>
        <w:spacing w:afterLines="50"/>
        <w:jc w:val="both"/>
        <w:rPr>
          <w:rFonts w:cs="Arial"/>
          <w:b/>
          <w:sz w:val="22"/>
          <w:szCs w:val="22"/>
          <w:highlight w:val="yellow"/>
          <w:lang w:val="en-US" w:eastAsia="zh-CN"/>
        </w:rPr>
      </w:pPr>
      <w:bookmarkStart w:id="0" w:name="OLE_LINK15"/>
      <w:bookmarkStart w:id="1" w:name="OLE_LINK14"/>
      <w:r>
        <w:rPr>
          <w:rFonts w:cs="Arial"/>
          <w:b/>
          <w:sz w:val="22"/>
          <w:szCs w:val="22"/>
          <w:lang w:val="en-US" w:eastAsia="zh-CN"/>
        </w:rPr>
        <w:t xml:space="preserve">3GPP TSG-RAN WG3 Meeting </w:t>
      </w:r>
      <w:bookmarkEnd w:id="0"/>
      <w:bookmarkEnd w:id="1"/>
      <w:r w:rsidR="009233A2">
        <w:rPr>
          <w:rFonts w:cs="Arial"/>
          <w:b/>
          <w:sz w:val="22"/>
          <w:szCs w:val="22"/>
          <w:lang w:val="en-US" w:eastAsia="zh-CN"/>
        </w:rPr>
        <w:t>#1</w:t>
      </w:r>
      <w:r w:rsidR="00011854">
        <w:rPr>
          <w:rFonts w:cs="Arial" w:hint="eastAsia"/>
          <w:b/>
          <w:sz w:val="22"/>
          <w:szCs w:val="22"/>
          <w:lang w:val="en-US" w:eastAsia="zh-CN"/>
        </w:rPr>
        <w:t>3</w:t>
      </w:r>
      <w:r w:rsidR="00A62D54">
        <w:rPr>
          <w:rFonts w:cs="Arial" w:hint="eastAsia"/>
          <w:b/>
          <w:sz w:val="22"/>
          <w:szCs w:val="22"/>
          <w:lang w:val="en-US" w:eastAsia="zh-CN"/>
        </w:rPr>
        <w:t>1</w:t>
      </w:r>
      <w:r>
        <w:rPr>
          <w:rFonts w:cs="Arial"/>
          <w:b/>
          <w:sz w:val="22"/>
          <w:szCs w:val="22"/>
        </w:rPr>
        <w:tab/>
      </w:r>
      <w:r w:rsidR="004D3E7C" w:rsidRPr="00821AC5">
        <w:rPr>
          <w:rFonts w:cs="Arial"/>
          <w:b/>
          <w:sz w:val="22"/>
          <w:szCs w:val="22"/>
        </w:rPr>
        <w:t>R3-2</w:t>
      </w:r>
      <w:r w:rsidR="00A62D54" w:rsidRPr="00821AC5">
        <w:rPr>
          <w:rFonts w:cs="Arial" w:hint="eastAsia"/>
          <w:b/>
          <w:sz w:val="22"/>
          <w:szCs w:val="22"/>
          <w:lang w:eastAsia="zh-CN"/>
        </w:rPr>
        <w:t>6</w:t>
      </w:r>
      <w:r w:rsidR="00821AC5" w:rsidRPr="00821AC5">
        <w:rPr>
          <w:rFonts w:cs="Arial"/>
          <w:b/>
          <w:sz w:val="22"/>
          <w:szCs w:val="22"/>
          <w:lang w:eastAsia="zh-CN"/>
        </w:rPr>
        <w:t>0527</w:t>
      </w:r>
    </w:p>
    <w:p w14:paraId="1410598B" w14:textId="06F08A1A" w:rsidR="00693241" w:rsidRDefault="00A62D54">
      <w:pPr>
        <w:pStyle w:val="3GPPHeader"/>
        <w:spacing w:afterLines="50" w:after="120" w:line="240" w:lineRule="auto"/>
        <w:rPr>
          <w:rFonts w:ascii="Arial" w:hAnsi="Arial" w:cs="Arial"/>
          <w:bCs/>
          <w:sz w:val="22"/>
          <w:szCs w:val="22"/>
          <w:lang w:eastAsia="zh-CN"/>
        </w:rPr>
      </w:pPr>
      <w:r w:rsidRPr="00A62D54">
        <w:rPr>
          <w:rFonts w:ascii="Arial" w:hAnsi="Arial" w:cs="Arial"/>
          <w:bCs/>
          <w:sz w:val="22"/>
          <w:szCs w:val="22"/>
          <w:lang w:eastAsia="zh-CN"/>
        </w:rPr>
        <w:t>Goteborg, Sweden, 9 – 13 February 2026</w:t>
      </w:r>
    </w:p>
    <w:p w14:paraId="5247F480" w14:textId="77777777" w:rsidR="00693241" w:rsidRDefault="00693241">
      <w:pPr>
        <w:pStyle w:val="3GPPHeader"/>
        <w:spacing w:before="100" w:beforeAutospacing="1" w:after="100" w:afterAutospacing="1" w:line="240" w:lineRule="auto"/>
        <w:rPr>
          <w:rFonts w:ascii="Arial" w:hAnsi="Arial" w:cs="Arial"/>
          <w:sz w:val="22"/>
          <w:szCs w:val="22"/>
        </w:rPr>
      </w:pPr>
    </w:p>
    <w:p w14:paraId="2D7BA586" w14:textId="7B23C2FE" w:rsidR="00693241" w:rsidRDefault="00000000">
      <w:pPr>
        <w:pStyle w:val="3GPPHeader"/>
        <w:spacing w:before="100" w:beforeAutospacing="1" w:after="100" w:afterAutospacing="1" w:line="240" w:lineRule="auto"/>
        <w:rPr>
          <w:rFonts w:ascii="Arial" w:hAnsi="Arial" w:cs="Arial"/>
          <w:sz w:val="22"/>
          <w:szCs w:val="22"/>
          <w:highlight w:val="yellow"/>
          <w:lang w:val="en-US" w:eastAsia="zh-CN"/>
        </w:rPr>
      </w:pPr>
      <w:r>
        <w:rPr>
          <w:rFonts w:ascii="Arial" w:hAnsi="Arial" w:cs="Arial"/>
          <w:sz w:val="22"/>
          <w:szCs w:val="22"/>
        </w:rPr>
        <w:t>Agenda Item:</w:t>
      </w:r>
      <w:r>
        <w:rPr>
          <w:rFonts w:ascii="Arial" w:hAnsi="Arial" w:cs="Arial"/>
          <w:sz w:val="22"/>
          <w:szCs w:val="22"/>
        </w:rPr>
        <w:tab/>
      </w:r>
      <w:bookmarkStart w:id="2" w:name="OLE_LINK10"/>
      <w:r w:rsidR="00815322" w:rsidRPr="00815322">
        <w:rPr>
          <w:rFonts w:ascii="Arial" w:hAnsi="Arial" w:cs="Arial"/>
          <w:sz w:val="22"/>
          <w:szCs w:val="22"/>
        </w:rPr>
        <w:t>12.2.1</w:t>
      </w:r>
      <w:bookmarkEnd w:id="2"/>
    </w:p>
    <w:p w14:paraId="7B89C30B" w14:textId="17BD3EB1" w:rsidR="00693241"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bookmarkStart w:id="3" w:name="OLE_LINK1"/>
      <w:r>
        <w:rPr>
          <w:rFonts w:ascii="Arial" w:hAnsi="Arial" w:cs="Arial"/>
          <w:sz w:val="22"/>
          <w:szCs w:val="22"/>
        </w:rPr>
        <w:tab/>
      </w:r>
      <w:bookmarkEnd w:id="3"/>
      <w:r>
        <w:rPr>
          <w:rFonts w:ascii="Arial" w:hAnsi="Arial" w:cs="Arial"/>
          <w:sz w:val="22"/>
          <w:szCs w:val="22"/>
          <w:lang w:val="en-US" w:eastAsia="zh-CN"/>
        </w:rPr>
        <w:t>CMCC</w:t>
      </w:r>
    </w:p>
    <w:p w14:paraId="6F0C7421" w14:textId="4EB4DA92" w:rsidR="00693241" w:rsidRDefault="00000000">
      <w:pPr>
        <w:pStyle w:val="3GPPHeader"/>
        <w:spacing w:before="100" w:beforeAutospacing="1" w:after="100" w:afterAutospacing="1" w:line="240" w:lineRule="auto"/>
        <w:ind w:left="1791" w:hangingChars="811" w:hanging="1791"/>
        <w:rPr>
          <w:rFonts w:ascii="Arial" w:hAnsi="Arial" w:cs="Arial"/>
          <w:sz w:val="22"/>
          <w:szCs w:val="22"/>
        </w:rPr>
      </w:pPr>
      <w:r>
        <w:rPr>
          <w:rFonts w:ascii="Arial" w:hAnsi="Arial" w:cs="Arial"/>
          <w:sz w:val="22"/>
          <w:szCs w:val="22"/>
        </w:rPr>
        <w:t>Title:</w:t>
      </w:r>
      <w:r>
        <w:rPr>
          <w:rFonts w:ascii="Arial" w:hAnsi="Arial" w:cs="Arial"/>
          <w:sz w:val="22"/>
          <w:szCs w:val="22"/>
        </w:rPr>
        <w:tab/>
      </w:r>
      <w:r w:rsidR="00F86F92" w:rsidRPr="00F86F92">
        <w:rPr>
          <w:rFonts w:ascii="Arial" w:hAnsi="Arial" w:cs="Arial"/>
          <w:sz w:val="22"/>
          <w:szCs w:val="22"/>
        </w:rPr>
        <w:t>Discussion on AI/ML based Multi-hop UE trajectory across gNBs</w:t>
      </w:r>
    </w:p>
    <w:p w14:paraId="0F6A5643" w14:textId="054994C1" w:rsidR="00A53FF0" w:rsidRPr="00815322" w:rsidRDefault="00A53FF0">
      <w:pPr>
        <w:pStyle w:val="3GPPHeader"/>
        <w:spacing w:before="100" w:beforeAutospacing="1" w:after="100" w:afterAutospacing="1" w:line="240" w:lineRule="auto"/>
        <w:ind w:left="1791" w:hangingChars="811" w:hanging="1791"/>
        <w:rPr>
          <w:rFonts w:ascii="Arial" w:hAnsi="Arial" w:cs="Arial"/>
          <w:sz w:val="22"/>
          <w:szCs w:val="22"/>
          <w:lang w:val="en-US" w:eastAsia="zh-CN"/>
        </w:rPr>
      </w:pPr>
      <w:r w:rsidRPr="00A127FC">
        <w:rPr>
          <w:rFonts w:ascii="Arial" w:hAnsi="Arial" w:cs="Arial"/>
          <w:sz w:val="22"/>
          <w:szCs w:val="22"/>
        </w:rPr>
        <w:t>WID/SID:</w:t>
      </w:r>
      <w:r w:rsidR="00815322" w:rsidRPr="00815322">
        <w:t xml:space="preserve"> </w:t>
      </w:r>
      <w:r w:rsidR="00815322">
        <w:rPr>
          <w:rFonts w:ascii="Arial" w:hAnsi="Arial" w:cs="Arial"/>
          <w:sz w:val="22"/>
          <w:szCs w:val="22"/>
        </w:rPr>
        <w:tab/>
      </w:r>
      <w:bookmarkStart w:id="4" w:name="OLE_LINK12"/>
      <w:r w:rsidR="00815322" w:rsidRPr="00815322">
        <w:rPr>
          <w:rFonts w:ascii="Arial" w:hAnsi="Arial" w:cs="Arial"/>
          <w:sz w:val="22"/>
          <w:szCs w:val="22"/>
          <w:lang w:val="en-US" w:eastAsia="zh-CN"/>
        </w:rPr>
        <w:t>FS_NR_AIML_NGRAN_Ph3</w:t>
      </w:r>
      <w:bookmarkEnd w:id="4"/>
    </w:p>
    <w:p w14:paraId="07DC33F7" w14:textId="77777777" w:rsidR="00693241" w:rsidRPr="00A75B6D"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 xml:space="preserve">1 </w:t>
      </w:r>
      <w:r w:rsidRPr="00A75B6D">
        <w:rPr>
          <w:rFonts w:ascii="Arial" w:eastAsiaTheme="minorEastAsia" w:hAnsi="Arial" w:cs="Arial"/>
          <w:b/>
          <w:bCs/>
          <w:sz w:val="32"/>
          <w:szCs w:val="32"/>
          <w:lang w:val="en-US" w:eastAsia="zh-CN"/>
        </w:rPr>
        <w:t>Introduction</w:t>
      </w:r>
    </w:p>
    <w:p w14:paraId="13D21A85" w14:textId="52246F2F" w:rsidR="0052107D" w:rsidRDefault="00D63838" w:rsidP="00FF012C">
      <w:pPr>
        <w:jc w:val="both"/>
        <w:rPr>
          <w:lang w:eastAsia="zh-CN"/>
        </w:rPr>
      </w:pPr>
      <w:bookmarkStart w:id="5" w:name="_Hlk165310774"/>
      <w:bookmarkStart w:id="6" w:name="OLE_LINK24"/>
      <w:r>
        <w:rPr>
          <w:rFonts w:eastAsia="宋体" w:hint="eastAsia"/>
          <w:lang w:val="en-US" w:eastAsia="zh-CN"/>
        </w:rPr>
        <w:t>In</w:t>
      </w:r>
      <w:r w:rsidR="009D382C">
        <w:rPr>
          <w:rFonts w:eastAsia="宋体" w:hint="eastAsia"/>
          <w:lang w:val="en-US" w:eastAsia="zh-CN"/>
        </w:rPr>
        <w:t xml:space="preserve"> </w:t>
      </w:r>
      <w:r w:rsidR="003E59D2">
        <w:rPr>
          <w:rFonts w:eastAsia="宋体" w:hint="eastAsia"/>
          <w:lang w:val="en-US" w:eastAsia="zh-CN"/>
        </w:rPr>
        <w:t>RAN</w:t>
      </w:r>
      <w:r w:rsidR="0052107D">
        <w:rPr>
          <w:rFonts w:eastAsia="宋体" w:hint="eastAsia"/>
          <w:lang w:val="en-US" w:eastAsia="zh-CN"/>
        </w:rPr>
        <w:t>3</w:t>
      </w:r>
      <w:r w:rsidR="003E59D2">
        <w:rPr>
          <w:rFonts w:eastAsia="宋体" w:hint="eastAsia"/>
          <w:lang w:val="en-US" w:eastAsia="zh-CN"/>
        </w:rPr>
        <w:t>#</w:t>
      </w:r>
      <w:r w:rsidR="0052107D">
        <w:rPr>
          <w:rFonts w:eastAsia="宋体" w:hint="eastAsia"/>
          <w:lang w:val="en-US" w:eastAsia="zh-CN"/>
        </w:rPr>
        <w:t>1</w:t>
      </w:r>
      <w:r w:rsidR="00A62D54">
        <w:rPr>
          <w:rFonts w:eastAsia="宋体" w:hint="eastAsia"/>
          <w:lang w:val="en-US" w:eastAsia="zh-CN"/>
        </w:rPr>
        <w:t>30</w:t>
      </w:r>
      <w:r w:rsidR="003E59D2">
        <w:rPr>
          <w:rFonts w:eastAsia="宋体" w:hint="eastAsia"/>
          <w:lang w:val="en-US" w:eastAsia="zh-CN"/>
        </w:rPr>
        <w:t xml:space="preserve">, </w:t>
      </w:r>
      <w:r w:rsidR="00F93DF7">
        <w:rPr>
          <w:rFonts w:eastAsia="宋体" w:hint="eastAsia"/>
          <w:lang w:val="en-US" w:eastAsia="zh-CN"/>
        </w:rPr>
        <w:t>the</w:t>
      </w:r>
      <w:r w:rsidR="0052107D">
        <w:rPr>
          <w:rFonts w:eastAsia="宋体" w:hint="eastAsia"/>
          <w:lang w:val="en-US" w:eastAsia="zh-CN"/>
        </w:rPr>
        <w:t xml:space="preserve"> </w:t>
      </w:r>
      <w:r w:rsidR="0052107D">
        <w:rPr>
          <w:rFonts w:eastAsia="宋体"/>
          <w:lang w:val="en-US" w:eastAsia="zh-CN"/>
        </w:rPr>
        <w:t>following</w:t>
      </w:r>
      <w:r w:rsidR="0052107D">
        <w:rPr>
          <w:rFonts w:eastAsia="宋体" w:hint="eastAsia"/>
          <w:lang w:val="en-US" w:eastAsia="zh-CN"/>
        </w:rPr>
        <w:t xml:space="preserve"> agreements were achieved for</w:t>
      </w:r>
      <w:r w:rsidR="00DF6912">
        <w:rPr>
          <w:rFonts w:eastAsia="宋体" w:hint="eastAsia"/>
          <w:lang w:val="en-US" w:eastAsia="zh-CN"/>
        </w:rPr>
        <w:t xml:space="preserve"> </w:t>
      </w:r>
      <w:r w:rsidR="00DF6912" w:rsidRPr="006706AE">
        <w:t>Multi-hop UE trajectory across gNBs</w:t>
      </w:r>
      <w:r w:rsidR="00DF6912">
        <w:rPr>
          <w:rFonts w:hint="eastAsia"/>
          <w:lang w:eastAsia="zh-CN"/>
        </w:rPr>
        <w:t xml:space="preserve"> in </w:t>
      </w:r>
      <w:r w:rsidR="00DF6912" w:rsidRPr="006706AE">
        <w:t>AI/ML-based mobility</w:t>
      </w:r>
      <w:r w:rsidR="004E0EFF">
        <w:rPr>
          <w:rFonts w:hint="eastAsia"/>
          <w:lang w:eastAsia="zh-CN"/>
        </w:rPr>
        <w:t xml:space="preserve"> </w:t>
      </w:r>
      <w:r w:rsidR="00DF6912">
        <w:rPr>
          <w:rFonts w:hint="eastAsia"/>
          <w:lang w:eastAsia="zh-CN"/>
        </w:rPr>
        <w:t>[1].</w:t>
      </w:r>
    </w:p>
    <w:p w14:paraId="1B3C18D2" w14:textId="77777777" w:rsidR="004C76D4" w:rsidRPr="004C76D4" w:rsidRDefault="004C76D4" w:rsidP="00FF012C">
      <w:pPr>
        <w:jc w:val="both"/>
        <w:rPr>
          <w:rFonts w:eastAsia="宋体"/>
          <w:i/>
          <w:iCs/>
          <w:u w:val="single"/>
          <w:lang w:val="en-US" w:eastAsia="zh-CN"/>
        </w:rPr>
      </w:pPr>
      <w:r w:rsidRPr="004C76D4">
        <w:rPr>
          <w:rFonts w:eastAsia="宋体"/>
          <w:i/>
          <w:iCs/>
          <w:u w:val="single"/>
          <w:lang w:val="en-US" w:eastAsia="zh-CN"/>
        </w:rPr>
        <w:t xml:space="preserve">Transfer the </w:t>
      </w:r>
      <w:bookmarkStart w:id="7" w:name="OLE_LINK7"/>
      <w:r w:rsidRPr="004C76D4">
        <w:rPr>
          <w:rFonts w:eastAsia="宋体"/>
          <w:i/>
          <w:iCs/>
          <w:u w:val="single"/>
          <w:lang w:val="en-US" w:eastAsia="zh-CN"/>
        </w:rPr>
        <w:t>multi-hop UE trajectory prediction</w:t>
      </w:r>
      <w:bookmarkEnd w:id="7"/>
      <w:r w:rsidRPr="004C76D4">
        <w:rPr>
          <w:rFonts w:eastAsia="宋体"/>
          <w:i/>
          <w:iCs/>
          <w:u w:val="single"/>
          <w:lang w:val="en-US" w:eastAsia="zh-CN"/>
        </w:rPr>
        <w:t>:</w:t>
      </w:r>
    </w:p>
    <w:p w14:paraId="6B90DF91" w14:textId="77777777" w:rsidR="004C76D4" w:rsidRPr="00253BEA" w:rsidRDefault="004C76D4" w:rsidP="00FF012C">
      <w:pPr>
        <w:pStyle w:val="aa"/>
        <w:rPr>
          <w:rFonts w:asciiTheme="minorHAnsi" w:hAnsiTheme="minorHAnsi" w:cstheme="minorHAnsi"/>
          <w:bCs/>
          <w:i/>
          <w:iCs/>
          <w:color w:val="008000"/>
          <w:sz w:val="18"/>
          <w:szCs w:val="18"/>
          <w:lang w:val="en-GB" w:eastAsia="en-US"/>
        </w:rPr>
      </w:pPr>
      <w:r w:rsidRPr="00253BEA">
        <w:rPr>
          <w:rFonts w:asciiTheme="minorHAnsi" w:hAnsiTheme="minorHAnsi" w:cstheme="minorHAnsi"/>
          <w:bCs/>
          <w:i/>
          <w:iCs/>
          <w:color w:val="008000"/>
          <w:sz w:val="18"/>
          <w:szCs w:val="18"/>
          <w:lang w:val="en-GB" w:eastAsia="en-US"/>
        </w:rPr>
        <w:t>Reuse the Cell Based UE Trajectory Prediction IE in HANDOVER REQUEST message for multi-hop UE Trajectory Prediction transfer.</w:t>
      </w:r>
    </w:p>
    <w:p w14:paraId="2FDDAF1E" w14:textId="77777777" w:rsidR="004C76D4" w:rsidRPr="004C76D4" w:rsidRDefault="004C76D4" w:rsidP="00FF012C">
      <w:pPr>
        <w:jc w:val="both"/>
        <w:rPr>
          <w:rFonts w:eastAsia="宋体"/>
          <w:i/>
          <w:iCs/>
          <w:u w:val="single"/>
          <w:lang w:val="en-US" w:eastAsia="zh-CN"/>
        </w:rPr>
      </w:pPr>
      <w:r w:rsidRPr="004C76D4">
        <w:rPr>
          <w:rFonts w:eastAsia="宋体"/>
          <w:i/>
          <w:iCs/>
          <w:u w:val="single"/>
          <w:lang w:val="en-US" w:eastAsia="zh-CN"/>
        </w:rPr>
        <w:t>How to transfer measurement feedback:</w:t>
      </w:r>
    </w:p>
    <w:p w14:paraId="6693EC09" w14:textId="77777777" w:rsidR="004C76D4" w:rsidRPr="00253BEA" w:rsidRDefault="004C76D4" w:rsidP="00FF012C">
      <w:pPr>
        <w:pStyle w:val="aa"/>
        <w:rPr>
          <w:rFonts w:asciiTheme="minorHAnsi" w:hAnsiTheme="minorHAnsi" w:cstheme="minorHAnsi"/>
          <w:bCs/>
          <w:i/>
          <w:iCs/>
          <w:color w:val="008000"/>
          <w:sz w:val="18"/>
          <w:szCs w:val="18"/>
          <w:lang w:val="en-GB" w:eastAsia="en-US"/>
        </w:rPr>
      </w:pPr>
      <w:r w:rsidRPr="00253BEA">
        <w:rPr>
          <w:rFonts w:asciiTheme="minorHAnsi" w:hAnsiTheme="minorHAnsi" w:cstheme="minorHAnsi"/>
          <w:bCs/>
          <w:i/>
          <w:iCs/>
          <w:color w:val="008000"/>
          <w:sz w:val="18"/>
          <w:szCs w:val="18"/>
          <w:lang w:val="en-GB" w:eastAsia="en-US"/>
        </w:rPr>
        <w:t>Option1: Parallel transmission from each hop gNB to the initial source gNB (i.e., Node2 to Node1, Node3 to Node1)</w:t>
      </w:r>
    </w:p>
    <w:p w14:paraId="5D5CE1B0" w14:textId="77777777" w:rsidR="00FF012C" w:rsidRDefault="00FF012C" w:rsidP="00FF012C">
      <w:pPr>
        <w:pStyle w:val="aa"/>
        <w:rPr>
          <w:rFonts w:asciiTheme="minorHAnsi" w:hAnsiTheme="minorHAnsi" w:cstheme="minorHAnsi"/>
          <w:bCs/>
          <w:i/>
          <w:iCs/>
          <w:color w:val="008000"/>
          <w:sz w:val="18"/>
          <w:szCs w:val="18"/>
          <w:lang w:val="en-GB" w:eastAsia="en-US"/>
        </w:rPr>
      </w:pPr>
    </w:p>
    <w:p w14:paraId="611FD4D4" w14:textId="1B31B797" w:rsidR="004C76D4" w:rsidRPr="00253BEA" w:rsidRDefault="004C76D4" w:rsidP="00FF012C">
      <w:pPr>
        <w:pStyle w:val="aa"/>
        <w:rPr>
          <w:rFonts w:asciiTheme="minorHAnsi" w:hAnsiTheme="minorHAnsi" w:cstheme="minorHAnsi"/>
          <w:bCs/>
          <w:i/>
          <w:iCs/>
          <w:color w:val="008000"/>
          <w:sz w:val="18"/>
          <w:szCs w:val="18"/>
          <w:lang w:val="en-GB" w:eastAsia="en-US"/>
        </w:rPr>
      </w:pPr>
      <w:r w:rsidRPr="00253BEA">
        <w:rPr>
          <w:rFonts w:asciiTheme="minorHAnsi" w:hAnsiTheme="minorHAnsi" w:cstheme="minorHAnsi"/>
          <w:bCs/>
          <w:i/>
          <w:iCs/>
          <w:color w:val="008000"/>
          <w:sz w:val="18"/>
          <w:szCs w:val="18"/>
          <w:lang w:val="en-GB" w:eastAsia="en-US"/>
        </w:rPr>
        <w:t>For the subsequent hop, configuration of measured UE trajectory: Data Collection Reporting Initiation procedure is in place between the initiating gNB and a subsequent gNB to request the reporting of the measured UE trajectory.</w:t>
      </w:r>
    </w:p>
    <w:p w14:paraId="1D34BF1B" w14:textId="77777777" w:rsidR="004C76D4" w:rsidRPr="00253BEA" w:rsidRDefault="004C76D4" w:rsidP="00FF012C">
      <w:pPr>
        <w:pStyle w:val="aa"/>
        <w:rPr>
          <w:rFonts w:asciiTheme="minorHAnsi" w:hAnsiTheme="minorHAnsi" w:cstheme="minorHAnsi"/>
          <w:bCs/>
          <w:i/>
          <w:iCs/>
          <w:color w:val="008000"/>
          <w:sz w:val="18"/>
          <w:szCs w:val="18"/>
          <w:lang w:val="en-GB" w:eastAsia="en-US"/>
        </w:rPr>
      </w:pPr>
      <w:r w:rsidRPr="00253BEA">
        <w:rPr>
          <w:rFonts w:asciiTheme="minorHAnsi" w:hAnsiTheme="minorHAnsi" w:cstheme="minorHAnsi"/>
          <w:bCs/>
          <w:i/>
          <w:iCs/>
          <w:color w:val="008000"/>
          <w:sz w:val="18"/>
          <w:szCs w:val="18"/>
          <w:lang w:val="en-GB" w:eastAsia="en-US"/>
        </w:rPr>
        <w:t xml:space="preserve">For the subsequent handovers, multi-hop predicted UE trajectory includes a list of cells where the UE is expected to connect to, in chronological order. </w:t>
      </w:r>
    </w:p>
    <w:p w14:paraId="360DCE5A" w14:textId="77777777" w:rsidR="004C76D4" w:rsidRDefault="004C76D4" w:rsidP="00FF012C">
      <w:pPr>
        <w:jc w:val="both"/>
        <w:rPr>
          <w:rFonts w:eastAsia="宋体"/>
          <w:lang w:val="en-US" w:eastAsia="zh-CN"/>
        </w:rPr>
      </w:pPr>
      <w:r>
        <w:rPr>
          <w:rFonts w:eastAsia="等线" w:hint="eastAsia"/>
          <w:lang w:val="en-US" w:eastAsia="zh-CN"/>
        </w:rPr>
        <w:t>T</w:t>
      </w:r>
      <w:r w:rsidRPr="006C4F11">
        <w:rPr>
          <w:rFonts w:eastAsia="等线" w:hint="eastAsia"/>
          <w:lang w:val="en-US" w:eastAsia="zh-CN"/>
        </w:rPr>
        <w:t xml:space="preserve">he open </w:t>
      </w:r>
      <w:r w:rsidRPr="006C4F11">
        <w:rPr>
          <w:rFonts w:eastAsia="等线"/>
          <w:lang w:val="en-US" w:eastAsia="zh-CN"/>
        </w:rPr>
        <w:t>issue</w:t>
      </w:r>
      <w:r w:rsidRPr="006C4F11">
        <w:rPr>
          <w:rFonts w:eastAsia="等线" w:hint="eastAsia"/>
          <w:lang w:val="en-US" w:eastAsia="zh-CN"/>
        </w:rPr>
        <w:t xml:space="preserve"> w</w:t>
      </w:r>
      <w:r>
        <w:rPr>
          <w:rFonts w:eastAsia="等线" w:hint="eastAsia"/>
          <w:lang w:val="en-US" w:eastAsia="zh-CN"/>
        </w:rPr>
        <w:t>as</w:t>
      </w:r>
      <w:r w:rsidRPr="006C4F11">
        <w:rPr>
          <w:rFonts w:eastAsia="等线" w:hint="eastAsia"/>
          <w:lang w:val="en-US" w:eastAsia="zh-CN"/>
        </w:rPr>
        <w:t xml:space="preserve"> captured </w:t>
      </w:r>
      <w:r>
        <w:rPr>
          <w:rFonts w:eastAsia="等线" w:hint="eastAsia"/>
          <w:lang w:val="en-US" w:eastAsia="zh-CN"/>
        </w:rPr>
        <w:t xml:space="preserve">in last meeting </w:t>
      </w:r>
      <w:r w:rsidRPr="006C4F11">
        <w:rPr>
          <w:rFonts w:eastAsia="等线" w:hint="eastAsia"/>
          <w:lang w:val="en-US" w:eastAsia="zh-CN"/>
        </w:rPr>
        <w:t>as below</w:t>
      </w:r>
      <w:r>
        <w:rPr>
          <w:rFonts w:eastAsia="等线" w:hint="eastAsia"/>
          <w:lang w:val="en-US" w:eastAsia="zh-CN"/>
        </w:rPr>
        <w:t xml:space="preserve"> </w:t>
      </w:r>
      <w:r w:rsidRPr="006C4F11">
        <w:rPr>
          <w:rFonts w:eastAsia="等线"/>
          <w:lang w:val="en-US" w:eastAsia="zh-CN"/>
        </w:rPr>
        <w:t>and need to be continued in next meeting:</w:t>
      </w:r>
    </w:p>
    <w:p w14:paraId="0B942C7A" w14:textId="77777777" w:rsidR="004C76D4" w:rsidRPr="00253BEA" w:rsidRDefault="004C76D4" w:rsidP="00FF012C">
      <w:pPr>
        <w:pStyle w:val="aa"/>
        <w:rPr>
          <w:rFonts w:asciiTheme="minorHAnsi" w:hAnsiTheme="minorHAnsi" w:cstheme="minorHAnsi"/>
          <w:bCs/>
          <w:i/>
          <w:iCs/>
          <w:color w:val="0000FF"/>
          <w:sz w:val="18"/>
          <w:szCs w:val="18"/>
          <w:lang w:val="en-GB" w:eastAsia="en-US"/>
        </w:rPr>
      </w:pPr>
      <w:bookmarkStart w:id="8" w:name="OLE_LINK13"/>
      <w:r w:rsidRPr="00253BEA">
        <w:rPr>
          <w:rFonts w:asciiTheme="minorHAnsi" w:hAnsiTheme="minorHAnsi" w:cstheme="minorHAnsi"/>
          <w:bCs/>
          <w:i/>
          <w:iCs/>
          <w:color w:val="0000FF"/>
          <w:sz w:val="18"/>
          <w:szCs w:val="18"/>
          <w:lang w:val="en-GB" w:eastAsia="en-US"/>
        </w:rPr>
        <w:t>How to configure the reporting of the measured UE trajectory in each subsequent hop?</w:t>
      </w:r>
    </w:p>
    <w:p w14:paraId="4E7B0A9A" w14:textId="77777777" w:rsidR="004C76D4" w:rsidRPr="00253BEA" w:rsidRDefault="004C76D4" w:rsidP="00FF012C">
      <w:pPr>
        <w:pStyle w:val="aa"/>
        <w:rPr>
          <w:rFonts w:asciiTheme="minorHAnsi" w:eastAsia="宋体" w:hAnsiTheme="minorHAnsi" w:cstheme="minorHAnsi"/>
          <w:i/>
          <w:color w:val="0000FF"/>
          <w:kern w:val="2"/>
          <w:sz w:val="18"/>
          <w:szCs w:val="18"/>
          <w:lang w:val="en-US" w:eastAsia="en-US"/>
        </w:rPr>
      </w:pPr>
      <w:r w:rsidRPr="00253BEA">
        <w:rPr>
          <w:rFonts w:asciiTheme="minorHAnsi" w:eastAsia="宋体" w:hAnsiTheme="minorHAnsi" w:cstheme="minorHAnsi"/>
          <w:i/>
          <w:color w:val="0000FF"/>
          <w:kern w:val="2"/>
          <w:sz w:val="18"/>
          <w:szCs w:val="18"/>
          <w:lang w:val="en-US" w:eastAsia="en-US"/>
        </w:rPr>
        <w:t>- Hop by hop via Data Collection Reporting Initiation procedure</w:t>
      </w:r>
    </w:p>
    <w:p w14:paraId="3EED05A2" w14:textId="61529E52" w:rsidR="004C76D4" w:rsidRPr="00253BEA" w:rsidRDefault="004C76D4" w:rsidP="00FF012C">
      <w:pPr>
        <w:pStyle w:val="aa"/>
        <w:rPr>
          <w:rFonts w:asciiTheme="minorHAnsi" w:eastAsia="宋体" w:hAnsiTheme="minorHAnsi" w:cstheme="minorHAnsi"/>
          <w:i/>
          <w:color w:val="0000FF"/>
          <w:kern w:val="2"/>
          <w:sz w:val="18"/>
          <w:szCs w:val="18"/>
          <w:lang w:val="en-US" w:eastAsia="en-US"/>
        </w:rPr>
      </w:pPr>
      <w:r w:rsidRPr="00253BEA">
        <w:rPr>
          <w:rFonts w:asciiTheme="minorHAnsi" w:eastAsia="宋体" w:hAnsiTheme="minorHAnsi" w:cstheme="minorHAnsi"/>
          <w:i/>
          <w:color w:val="0000FF"/>
          <w:kern w:val="2"/>
          <w:sz w:val="18"/>
          <w:szCs w:val="18"/>
          <w:lang w:val="en-US" w:eastAsia="en-US"/>
        </w:rPr>
        <w:t>- Hop by hop via Handover request</w:t>
      </w:r>
    </w:p>
    <w:bookmarkEnd w:id="5"/>
    <w:bookmarkEnd w:id="6"/>
    <w:bookmarkEnd w:id="8"/>
    <w:p w14:paraId="2545670D" w14:textId="69A16DB2" w:rsidR="00693241" w:rsidRDefault="00000000" w:rsidP="00FF012C">
      <w:pPr>
        <w:jc w:val="both"/>
        <w:rPr>
          <w:rFonts w:eastAsia="等线"/>
          <w:lang w:val="en-US" w:eastAsia="zh-CN"/>
        </w:rPr>
      </w:pPr>
      <w:r>
        <w:rPr>
          <w:rFonts w:eastAsia="等线"/>
          <w:lang w:val="en-US" w:eastAsia="zh-CN"/>
        </w:rPr>
        <w:t xml:space="preserve">In this contribution, we would </w:t>
      </w:r>
      <w:r w:rsidR="00DA5D6E">
        <w:rPr>
          <w:rFonts w:eastAsia="等线" w:hint="eastAsia"/>
          <w:lang w:val="en-US" w:eastAsia="zh-CN"/>
        </w:rPr>
        <w:t xml:space="preserve">continue the </w:t>
      </w:r>
      <w:r w:rsidR="00DA5D6E">
        <w:rPr>
          <w:rFonts w:eastAsia="等线"/>
          <w:lang w:val="en-US" w:eastAsia="zh-CN"/>
        </w:rPr>
        <w:t>discuss</w:t>
      </w:r>
      <w:r w:rsidR="00DA5D6E">
        <w:rPr>
          <w:rFonts w:eastAsia="等线" w:hint="eastAsia"/>
          <w:lang w:val="en-US" w:eastAsia="zh-CN"/>
        </w:rPr>
        <w:t>ion</w:t>
      </w:r>
      <w:r w:rsidR="00DA5D6E">
        <w:rPr>
          <w:rFonts w:eastAsia="等线"/>
          <w:lang w:val="en-US" w:eastAsia="zh-CN"/>
        </w:rPr>
        <w:t xml:space="preserve"> on</w:t>
      </w:r>
      <w:r w:rsidR="00DA5D6E">
        <w:rPr>
          <w:rFonts w:eastAsia="等线" w:hint="eastAsia"/>
          <w:lang w:val="en-US" w:eastAsia="zh-CN"/>
        </w:rPr>
        <w:t xml:space="preserve"> the </w:t>
      </w:r>
      <w:r w:rsidR="00DA5D6E" w:rsidRPr="003810B8">
        <w:rPr>
          <w:rFonts w:eastAsia="等线"/>
          <w:lang w:val="en-US" w:eastAsia="zh-CN"/>
        </w:rPr>
        <w:t>solution</w:t>
      </w:r>
      <w:r w:rsidR="00DA5D6E">
        <w:rPr>
          <w:rFonts w:eastAsia="等线" w:hint="eastAsia"/>
          <w:lang w:val="en-US" w:eastAsia="zh-CN"/>
        </w:rPr>
        <w:t>s</w:t>
      </w:r>
      <w:r w:rsidR="00293BD5">
        <w:rPr>
          <w:rFonts w:eastAsia="等线" w:hint="eastAsia"/>
          <w:lang w:val="en-US" w:eastAsia="zh-CN"/>
        </w:rPr>
        <w:t xml:space="preserve"> </w:t>
      </w:r>
      <w:r w:rsidR="00DA5D6E">
        <w:rPr>
          <w:rFonts w:eastAsia="等线" w:hint="eastAsia"/>
          <w:lang w:val="en-US" w:eastAsia="zh-CN"/>
        </w:rPr>
        <w:t>of</w:t>
      </w:r>
      <w:r w:rsidR="00293BD5">
        <w:rPr>
          <w:rFonts w:eastAsia="等线" w:hint="eastAsia"/>
          <w:lang w:val="en-US" w:eastAsia="zh-CN"/>
        </w:rPr>
        <w:t xml:space="preserve"> </w:t>
      </w:r>
      <w:r w:rsidR="00293BD5" w:rsidRPr="00293BD5">
        <w:rPr>
          <w:rFonts w:eastAsia="等线"/>
          <w:lang w:val="en-US" w:eastAsia="zh-CN"/>
        </w:rPr>
        <w:t xml:space="preserve">AI/ML based </w:t>
      </w:r>
      <w:r w:rsidR="00DD3E0D">
        <w:rPr>
          <w:rFonts w:eastAsia="等线" w:hint="eastAsia"/>
          <w:lang w:val="en-US" w:eastAsia="zh-CN"/>
        </w:rPr>
        <w:t>m</w:t>
      </w:r>
      <w:r w:rsidR="00293BD5" w:rsidRPr="00293BD5">
        <w:rPr>
          <w:rFonts w:eastAsia="等线"/>
          <w:lang w:val="en-US" w:eastAsia="zh-CN"/>
        </w:rPr>
        <w:t>ulti-hop UE trajectory across gNBs</w:t>
      </w:r>
      <w:r w:rsidR="00293BD5">
        <w:rPr>
          <w:rFonts w:eastAsia="等线" w:hint="eastAsia"/>
          <w:lang w:val="en-US" w:eastAsia="zh-CN"/>
        </w:rPr>
        <w:t xml:space="preserve"> and some proposals.</w:t>
      </w:r>
    </w:p>
    <w:p w14:paraId="0E8C24A7" w14:textId="2547B917" w:rsidR="00160575" w:rsidRPr="00D53DA2" w:rsidRDefault="00000000" w:rsidP="00D53DA2">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2 Discussion</w:t>
      </w:r>
      <w:r w:rsidR="00160575" w:rsidRPr="00160575">
        <w:rPr>
          <w:rFonts w:eastAsia="等线"/>
          <w:b/>
          <w:bCs/>
          <w:lang w:val="en-US" w:eastAsia="zh-CN"/>
        </w:rPr>
        <w:t xml:space="preserve"> </w:t>
      </w:r>
    </w:p>
    <w:p w14:paraId="441E4ED4" w14:textId="7CD11564" w:rsidR="007E565A" w:rsidRPr="008155A6" w:rsidRDefault="007E565A" w:rsidP="007E565A">
      <w:pPr>
        <w:pStyle w:val="20"/>
        <w:spacing w:before="360"/>
        <w:rPr>
          <w:sz w:val="28"/>
          <w:szCs w:val="28"/>
          <w:lang w:val="en-US" w:eastAsia="zh-CN"/>
        </w:rPr>
      </w:pPr>
      <w:r>
        <w:rPr>
          <w:rFonts w:hint="eastAsia"/>
          <w:sz w:val="28"/>
          <w:szCs w:val="28"/>
          <w:lang w:val="en-US" w:eastAsia="zh-CN"/>
        </w:rPr>
        <w:t>2.</w:t>
      </w:r>
      <w:r w:rsidR="007837DB">
        <w:rPr>
          <w:rFonts w:hint="eastAsia"/>
          <w:sz w:val="28"/>
          <w:szCs w:val="28"/>
          <w:lang w:val="en-US" w:eastAsia="zh-CN"/>
        </w:rPr>
        <w:t>1</w:t>
      </w:r>
      <w:r>
        <w:rPr>
          <w:rFonts w:hint="eastAsia"/>
          <w:sz w:val="28"/>
          <w:szCs w:val="28"/>
          <w:lang w:val="en-US" w:eastAsia="zh-CN"/>
        </w:rPr>
        <w:t xml:space="preserve"> </w:t>
      </w:r>
      <w:r w:rsidR="00F43782">
        <w:rPr>
          <w:rFonts w:hint="eastAsia"/>
          <w:sz w:val="28"/>
          <w:szCs w:val="28"/>
          <w:lang w:val="en-US" w:eastAsia="zh-CN"/>
        </w:rPr>
        <w:t>M</w:t>
      </w:r>
      <w:r w:rsidR="00F43782" w:rsidRPr="00F43782">
        <w:rPr>
          <w:sz w:val="28"/>
          <w:szCs w:val="28"/>
          <w:lang w:val="en-US" w:eastAsia="zh-CN"/>
        </w:rPr>
        <w:t>ulti-hop UE trajectory prediction</w:t>
      </w:r>
      <w:r w:rsidRPr="007E565A">
        <w:rPr>
          <w:sz w:val="28"/>
          <w:szCs w:val="28"/>
          <w:lang w:val="en-US" w:eastAsia="zh-CN"/>
        </w:rPr>
        <w:t xml:space="preserve"> </w:t>
      </w:r>
    </w:p>
    <w:p w14:paraId="20EB989B" w14:textId="57AC7340" w:rsidR="00F43782" w:rsidRDefault="008122E1" w:rsidP="00BE657E">
      <w:pPr>
        <w:jc w:val="both"/>
        <w:rPr>
          <w:rFonts w:eastAsia="等线"/>
          <w:lang w:val="en-US" w:eastAsia="zh-CN"/>
        </w:rPr>
      </w:pPr>
      <w:r>
        <w:rPr>
          <w:rFonts w:eastAsia="宋体" w:hint="eastAsia"/>
          <w:lang w:val="en-US" w:eastAsia="zh-CN"/>
        </w:rPr>
        <w:t>As per</w:t>
      </w:r>
      <w:r w:rsidR="00F43782">
        <w:rPr>
          <w:rFonts w:eastAsia="宋体" w:hint="eastAsia"/>
          <w:lang w:val="en-US" w:eastAsia="zh-CN"/>
        </w:rPr>
        <w:t xml:space="preserve"> the </w:t>
      </w:r>
      <w:r w:rsidR="00F43782">
        <w:rPr>
          <w:rFonts w:eastAsia="宋体"/>
          <w:lang w:val="en-US" w:eastAsia="zh-CN"/>
        </w:rPr>
        <w:t>following</w:t>
      </w:r>
      <w:r w:rsidR="00F43782">
        <w:rPr>
          <w:rFonts w:eastAsia="宋体" w:hint="eastAsia"/>
          <w:lang w:val="en-US" w:eastAsia="zh-CN"/>
        </w:rPr>
        <w:t xml:space="preserve"> agreements achieved for </w:t>
      </w:r>
      <w:r w:rsidR="00F43782" w:rsidRPr="00F43782">
        <w:rPr>
          <w:rFonts w:eastAsia="宋体"/>
          <w:lang w:val="en-US" w:eastAsia="zh-CN"/>
        </w:rPr>
        <w:t>multi-hop UE Trajectory Prediction</w:t>
      </w:r>
      <w:r>
        <w:rPr>
          <w:rFonts w:eastAsia="宋体" w:hint="eastAsia"/>
          <w:lang w:val="en-US" w:eastAsia="zh-CN"/>
        </w:rPr>
        <w:t xml:space="preserve"> in RAN3#130, </w:t>
      </w:r>
      <w:r w:rsidR="005D657C">
        <w:rPr>
          <w:rFonts w:eastAsia="宋体" w:hint="eastAsia"/>
          <w:lang w:val="en-US" w:eastAsia="zh-CN"/>
        </w:rPr>
        <w:t>it</w:t>
      </w:r>
      <w:r>
        <w:rPr>
          <w:rFonts w:eastAsia="宋体" w:hint="eastAsia"/>
          <w:lang w:val="en-US" w:eastAsia="zh-CN"/>
        </w:rPr>
        <w:t xml:space="preserve"> can </w:t>
      </w:r>
      <w:r w:rsidR="005D657C" w:rsidRPr="005D657C">
        <w:rPr>
          <w:rFonts w:eastAsia="宋体"/>
          <w:lang w:val="en-US" w:eastAsia="zh-CN"/>
        </w:rPr>
        <w:t>be observed that</w:t>
      </w:r>
      <w:r w:rsidR="005D657C">
        <w:rPr>
          <w:rFonts w:eastAsia="宋体" w:hint="eastAsia"/>
          <w:lang w:val="en-US" w:eastAsia="zh-CN"/>
        </w:rPr>
        <w:t xml:space="preserve"> the </w:t>
      </w:r>
      <w:r w:rsidR="005D657C" w:rsidRPr="00F43782">
        <w:rPr>
          <w:rFonts w:eastAsia="宋体"/>
          <w:lang w:val="en-US" w:eastAsia="zh-CN"/>
        </w:rPr>
        <w:t>multi-hop UE Trajectory Prediction</w:t>
      </w:r>
      <w:r w:rsidR="002613AE" w:rsidRPr="00237786">
        <w:rPr>
          <w:rFonts w:eastAsia="等线"/>
          <w:lang w:val="en-US" w:eastAsia="zh-CN"/>
        </w:rPr>
        <w:t xml:space="preserve"> will be </w:t>
      </w:r>
      <w:r w:rsidR="002613AE" w:rsidRPr="002613AE">
        <w:rPr>
          <w:rFonts w:eastAsia="等线"/>
          <w:lang w:val="en-US" w:eastAsia="zh-CN"/>
        </w:rPr>
        <w:t>transfer</w:t>
      </w:r>
      <w:r w:rsidR="002613AE">
        <w:rPr>
          <w:rFonts w:eastAsia="等线" w:hint="eastAsia"/>
          <w:lang w:val="en-US" w:eastAsia="zh-CN"/>
        </w:rPr>
        <w:t>red</w:t>
      </w:r>
      <w:r w:rsidR="002613AE" w:rsidRPr="00237786">
        <w:rPr>
          <w:rFonts w:eastAsia="等线"/>
          <w:lang w:val="en-US" w:eastAsia="zh-CN"/>
        </w:rPr>
        <w:t xml:space="preserve"> </w:t>
      </w:r>
      <w:r w:rsidR="005D657C" w:rsidRPr="005D657C">
        <w:rPr>
          <w:rFonts w:eastAsia="宋体"/>
          <w:lang w:val="en-US" w:eastAsia="zh-CN"/>
        </w:rPr>
        <w:t>hop by hop</w:t>
      </w:r>
      <w:r w:rsidR="002613AE" w:rsidRPr="00237786">
        <w:rPr>
          <w:rFonts w:eastAsia="等线"/>
          <w:lang w:val="en-US" w:eastAsia="zh-CN"/>
        </w:rPr>
        <w:t xml:space="preserve"> to the next hop node</w:t>
      </w:r>
      <w:r w:rsidR="002613AE">
        <w:rPr>
          <w:rFonts w:eastAsia="等线" w:hint="eastAsia"/>
          <w:lang w:val="en-US" w:eastAsia="zh-CN"/>
        </w:rPr>
        <w:t>.</w:t>
      </w:r>
    </w:p>
    <w:p w14:paraId="66EF32D7" w14:textId="490F55D3" w:rsidR="00F43782" w:rsidRDefault="00F43782" w:rsidP="00BE657E">
      <w:pPr>
        <w:jc w:val="both"/>
        <w:rPr>
          <w:rFonts w:asciiTheme="minorHAnsi" w:hAnsiTheme="minorHAnsi" w:cstheme="minorHAnsi"/>
          <w:bCs/>
          <w:i/>
          <w:iCs/>
          <w:color w:val="008000"/>
          <w:sz w:val="18"/>
          <w:szCs w:val="18"/>
        </w:rPr>
      </w:pPr>
      <w:r w:rsidRPr="00253BEA">
        <w:rPr>
          <w:rFonts w:asciiTheme="minorHAnsi" w:hAnsiTheme="minorHAnsi" w:cstheme="minorHAnsi"/>
          <w:bCs/>
          <w:i/>
          <w:iCs/>
          <w:color w:val="008000"/>
          <w:sz w:val="18"/>
          <w:szCs w:val="18"/>
        </w:rPr>
        <w:t>Reuse the Cell Based UE Trajectory Prediction IE in HANDOVER REQUEST message for multi-hop UE Trajectory Prediction transfer.</w:t>
      </w:r>
    </w:p>
    <w:p w14:paraId="7465E33D" w14:textId="7B2A5C8B" w:rsidR="00443287" w:rsidRPr="00F10AF8" w:rsidRDefault="00443287" w:rsidP="00F10AF8">
      <w:pPr>
        <w:jc w:val="both"/>
        <w:rPr>
          <w:rFonts w:eastAsia="宋体"/>
          <w:lang w:val="en-US" w:eastAsia="zh-CN"/>
        </w:rPr>
      </w:pPr>
      <w:bookmarkStart w:id="9" w:name="OLE_LINK4"/>
      <w:r w:rsidRPr="00F10AF8">
        <w:rPr>
          <w:rFonts w:eastAsia="宋体"/>
          <w:lang w:val="en-US" w:eastAsia="zh-CN"/>
        </w:rPr>
        <w:t xml:space="preserve">The </w:t>
      </w:r>
      <w:r w:rsidR="008C55C4" w:rsidRPr="008C55C4">
        <w:rPr>
          <w:rFonts w:eastAsia="宋体"/>
          <w:lang w:val="en-US" w:eastAsia="zh-CN"/>
        </w:rPr>
        <w:t xml:space="preserve">initial </w:t>
      </w:r>
      <w:r w:rsidRPr="00F10AF8">
        <w:rPr>
          <w:rFonts w:eastAsia="宋体"/>
          <w:lang w:val="en-US" w:eastAsia="zh-CN"/>
        </w:rPr>
        <w:t>source node trans</w:t>
      </w:r>
      <w:r w:rsidR="00F10AF8">
        <w:rPr>
          <w:rFonts w:eastAsia="宋体" w:hint="eastAsia"/>
          <w:lang w:val="en-US" w:eastAsia="zh-CN"/>
        </w:rPr>
        <w:t>fer</w:t>
      </w:r>
      <w:r w:rsidRPr="00F10AF8">
        <w:rPr>
          <w:rFonts w:eastAsia="宋体"/>
          <w:lang w:val="en-US" w:eastAsia="zh-CN"/>
        </w:rPr>
        <w:t xml:space="preserve">s the </w:t>
      </w:r>
      <w:r w:rsidR="00AB7AD1" w:rsidRPr="00F10AF8">
        <w:rPr>
          <w:rFonts w:eastAsia="宋体"/>
          <w:lang w:val="en-US" w:eastAsia="zh-CN"/>
        </w:rPr>
        <w:t xml:space="preserve">multi-hop </w:t>
      </w:r>
      <w:r w:rsidRPr="00F10AF8">
        <w:rPr>
          <w:rFonts w:eastAsia="宋体"/>
          <w:lang w:val="en-US" w:eastAsia="zh-CN"/>
        </w:rPr>
        <w:t xml:space="preserve">prediction information to the first hop Target node (e.g., Target node-1 in Figure </w:t>
      </w:r>
      <w:r w:rsidR="002646FD" w:rsidRPr="00F10AF8">
        <w:rPr>
          <w:rFonts w:eastAsia="宋体" w:hint="eastAsia"/>
          <w:lang w:val="en-US" w:eastAsia="zh-CN"/>
        </w:rPr>
        <w:t>1</w:t>
      </w:r>
      <w:r w:rsidRPr="00F10AF8">
        <w:rPr>
          <w:rFonts w:eastAsia="宋体"/>
          <w:lang w:val="en-US" w:eastAsia="zh-CN"/>
        </w:rPr>
        <w:t xml:space="preserve">). And then Target node-1 </w:t>
      </w:r>
      <w:r w:rsidR="00F10AF8" w:rsidRPr="00F10AF8">
        <w:rPr>
          <w:rFonts w:eastAsia="宋体"/>
          <w:lang w:val="en-US" w:eastAsia="zh-CN"/>
        </w:rPr>
        <w:t>trans</w:t>
      </w:r>
      <w:r w:rsidR="00F10AF8">
        <w:rPr>
          <w:rFonts w:eastAsia="宋体" w:hint="eastAsia"/>
          <w:lang w:val="en-US" w:eastAsia="zh-CN"/>
        </w:rPr>
        <w:t>fer</w:t>
      </w:r>
      <w:r w:rsidR="00F10AF8" w:rsidRPr="00F10AF8">
        <w:rPr>
          <w:rFonts w:eastAsia="宋体"/>
          <w:lang w:val="en-US" w:eastAsia="zh-CN"/>
        </w:rPr>
        <w:t>s</w:t>
      </w:r>
      <w:r w:rsidRPr="00F10AF8">
        <w:rPr>
          <w:rFonts w:eastAsia="宋体"/>
          <w:lang w:val="en-US" w:eastAsia="zh-CN"/>
        </w:rPr>
        <w:t xml:space="preserve"> the prediction information to its next hop Target node (e.g., Target node-2) when Target node-1 make sure UE </w:t>
      </w:r>
      <w:bookmarkStart w:id="10" w:name="OLE_LINK11"/>
      <w:r w:rsidRPr="00F10AF8">
        <w:rPr>
          <w:rFonts w:eastAsia="宋体"/>
          <w:lang w:val="en-US" w:eastAsia="zh-CN"/>
        </w:rPr>
        <w:t>will handover</w:t>
      </w:r>
      <w:bookmarkEnd w:id="10"/>
      <w:r w:rsidRPr="00F10AF8">
        <w:rPr>
          <w:rFonts w:eastAsia="宋体"/>
          <w:lang w:val="en-US" w:eastAsia="zh-CN"/>
        </w:rPr>
        <w:t xml:space="preserve"> to Target node-2. And then Target node-2 send the related prediction information to its next hop Target node (e.g., Target node-3) when Target node-2 make sure UE will handover to Target node-3. That means the prediction information will be transmitted from one node to the next hop node in order.</w:t>
      </w:r>
    </w:p>
    <w:p w14:paraId="5129BEC0" w14:textId="77777777" w:rsidR="00443287" w:rsidRDefault="00443287" w:rsidP="00443287">
      <w:pPr>
        <w:jc w:val="center"/>
      </w:pPr>
      <w:r>
        <w:rPr>
          <w:rFonts w:hint="eastAsia"/>
        </w:rPr>
        <w:object w:dxaOrig="6751" w:dyaOrig="1179" w14:anchorId="1E482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44.05pt" o:ole="">
            <v:imagedata r:id="rId9" o:title=""/>
          </v:shape>
          <o:OLEObject Type="Embed" ProgID="Visio.Drawing.15" ShapeID="_x0000_i1025" DrawAspect="Content" ObjectID="_1831279279" r:id="rId10"/>
        </w:object>
      </w:r>
    </w:p>
    <w:p w14:paraId="4987A8F6" w14:textId="03554B0A" w:rsidR="00443287" w:rsidRPr="00443287" w:rsidRDefault="00443287" w:rsidP="00443287">
      <w:pPr>
        <w:ind w:left="284"/>
        <w:jc w:val="center"/>
        <w:rPr>
          <w:rFonts w:eastAsia="等线"/>
          <w:sz w:val="18"/>
          <w:szCs w:val="18"/>
          <w:lang w:val="en-US" w:eastAsia="zh-CN"/>
        </w:rPr>
      </w:pPr>
      <w:r w:rsidRPr="00443287">
        <w:rPr>
          <w:rFonts w:eastAsia="等线" w:hint="eastAsia"/>
          <w:sz w:val="18"/>
          <w:szCs w:val="18"/>
          <w:lang w:val="en-US" w:eastAsia="zh-CN"/>
        </w:rPr>
        <w:t xml:space="preserve">Figure 1: </w:t>
      </w:r>
      <w:r w:rsidRPr="00443287">
        <w:rPr>
          <w:rFonts w:eastAsia="等线"/>
          <w:sz w:val="18"/>
          <w:szCs w:val="18"/>
          <w:lang w:val="en-US" w:eastAsia="zh-CN"/>
        </w:rPr>
        <w:t>UE trajectory prediction</w:t>
      </w:r>
      <w:r w:rsidRPr="00443287">
        <w:rPr>
          <w:rFonts w:eastAsia="等线" w:hint="eastAsia"/>
          <w:sz w:val="18"/>
          <w:szCs w:val="18"/>
          <w:lang w:val="en-US" w:eastAsia="zh-CN"/>
        </w:rPr>
        <w:t xml:space="preserve"> transmission-</w:t>
      </w:r>
      <w:r w:rsidR="00BA5135" w:rsidRPr="00BA5135">
        <w:rPr>
          <w:rFonts w:eastAsia="等线"/>
          <w:sz w:val="18"/>
          <w:szCs w:val="18"/>
          <w:lang w:val="en-US" w:eastAsia="zh-CN"/>
        </w:rPr>
        <w:t>Hop-by-hop</w:t>
      </w:r>
    </w:p>
    <w:p w14:paraId="2E9C772C" w14:textId="78C84486" w:rsidR="002646FD" w:rsidRDefault="00EF278A" w:rsidP="004D2F34">
      <w:pPr>
        <w:jc w:val="both"/>
        <w:rPr>
          <w:rFonts w:eastAsia="等线"/>
          <w:lang w:val="en-US" w:eastAsia="zh-CN"/>
        </w:rPr>
      </w:pPr>
      <w:r>
        <w:rPr>
          <w:rFonts w:eastAsia="等线" w:hint="eastAsia"/>
          <w:lang w:val="en-US" w:eastAsia="zh-CN"/>
        </w:rPr>
        <w:t>F</w:t>
      </w:r>
      <w:r w:rsidR="002646FD" w:rsidRPr="002646FD">
        <w:rPr>
          <w:rFonts w:eastAsia="等线"/>
          <w:lang w:val="en-US" w:eastAsia="zh-CN"/>
        </w:rPr>
        <w:t>or Hop-by-hop,</w:t>
      </w:r>
      <w:r w:rsidR="002646FD">
        <w:rPr>
          <w:rFonts w:eastAsia="等线" w:hint="eastAsia"/>
          <w:lang w:val="en-US" w:eastAsia="zh-CN"/>
        </w:rPr>
        <w:t xml:space="preserve"> i</w:t>
      </w:r>
      <w:r w:rsidR="002646FD" w:rsidRPr="00237786">
        <w:rPr>
          <w:rFonts w:eastAsia="等线"/>
          <w:lang w:val="en-US" w:eastAsia="zh-CN"/>
        </w:rPr>
        <w:t>f Target node-1 does not handover the UE to Target node-2, the prediction information will not be sent to Target node-2 to avoid the unnecessary signaling overhead for both Target node-1 and Target node-2</w:t>
      </w:r>
      <w:r w:rsidR="002646FD" w:rsidRPr="00237786">
        <w:rPr>
          <w:rFonts w:eastAsia="等线" w:hint="eastAsia"/>
          <w:lang w:val="en-US" w:eastAsia="zh-CN"/>
        </w:rPr>
        <w:t xml:space="preserve">. </w:t>
      </w:r>
      <w:r w:rsidR="002646FD" w:rsidRPr="00237786">
        <w:rPr>
          <w:rFonts w:eastAsia="等线"/>
          <w:lang w:val="en-US" w:eastAsia="zh-CN"/>
        </w:rPr>
        <w:t xml:space="preserve">Moreover, if Target node-1 </w:t>
      </w:r>
      <w:r w:rsidR="002646FD">
        <w:rPr>
          <w:rFonts w:eastAsia="等线" w:hint="eastAsia"/>
          <w:lang w:val="en-US" w:eastAsia="zh-CN"/>
        </w:rPr>
        <w:t xml:space="preserve">or </w:t>
      </w:r>
      <w:r w:rsidR="002646FD" w:rsidRPr="00237786">
        <w:rPr>
          <w:rFonts w:eastAsia="等线"/>
          <w:lang w:val="en-US" w:eastAsia="zh-CN"/>
        </w:rPr>
        <w:t>Target node-</w:t>
      </w:r>
      <w:r w:rsidR="002646FD">
        <w:rPr>
          <w:rFonts w:eastAsia="等线" w:hint="eastAsia"/>
          <w:lang w:val="en-US" w:eastAsia="zh-CN"/>
        </w:rPr>
        <w:t xml:space="preserve">2 </w:t>
      </w:r>
      <w:r w:rsidR="002646FD" w:rsidRPr="00237786">
        <w:rPr>
          <w:rFonts w:eastAsia="等线"/>
          <w:lang w:val="en-US" w:eastAsia="zh-CN"/>
        </w:rPr>
        <w:t>also ha</w:t>
      </w:r>
      <w:r w:rsidR="002646FD">
        <w:rPr>
          <w:rFonts w:eastAsia="等线" w:hint="eastAsia"/>
          <w:lang w:val="en-US" w:eastAsia="zh-CN"/>
        </w:rPr>
        <w:t>ve</w:t>
      </w:r>
      <w:r w:rsidR="002646FD" w:rsidRPr="00237786">
        <w:rPr>
          <w:rFonts w:eastAsia="等线"/>
          <w:lang w:val="en-US" w:eastAsia="zh-CN"/>
        </w:rPr>
        <w:t xml:space="preserve"> the deployment of AI/ML model for UE Trajectory prediction, </w:t>
      </w:r>
      <w:r w:rsidR="002646FD" w:rsidRPr="002646FD">
        <w:rPr>
          <w:rFonts w:eastAsia="等线"/>
          <w:lang w:val="en-US" w:eastAsia="zh-CN"/>
        </w:rPr>
        <w:t xml:space="preserve">it could choose to either forward the prediction from the </w:t>
      </w:r>
      <w:r w:rsidR="008C55C4" w:rsidRPr="008C55C4">
        <w:rPr>
          <w:rFonts w:eastAsia="等线"/>
          <w:lang w:val="en-US" w:eastAsia="zh-CN"/>
        </w:rPr>
        <w:t>initial</w:t>
      </w:r>
      <w:r w:rsidR="008C55C4" w:rsidRPr="008C55C4">
        <w:rPr>
          <w:rFonts w:eastAsia="等线" w:hint="eastAsia"/>
          <w:lang w:val="en-US" w:eastAsia="zh-CN"/>
        </w:rPr>
        <w:t xml:space="preserve"> </w:t>
      </w:r>
      <w:r w:rsidR="0005564A">
        <w:rPr>
          <w:rFonts w:eastAsia="等线" w:hint="eastAsia"/>
          <w:lang w:val="en-US" w:eastAsia="zh-CN"/>
        </w:rPr>
        <w:t>s</w:t>
      </w:r>
      <w:r w:rsidR="002646FD" w:rsidRPr="002646FD">
        <w:rPr>
          <w:rFonts w:eastAsia="等线"/>
          <w:lang w:val="en-US" w:eastAsia="zh-CN"/>
        </w:rPr>
        <w:t xml:space="preserve">ource node to its next hop Target node or generate a new prediction </w:t>
      </w:r>
      <w:r w:rsidR="0005564A" w:rsidRPr="00237786">
        <w:rPr>
          <w:rFonts w:eastAsia="等线"/>
          <w:lang w:val="en-US" w:eastAsia="zh-CN"/>
        </w:rPr>
        <w:t>information</w:t>
      </w:r>
      <w:r w:rsidR="0005564A" w:rsidRPr="002646FD">
        <w:rPr>
          <w:rFonts w:eastAsia="等线"/>
          <w:lang w:val="en-US" w:eastAsia="zh-CN"/>
        </w:rPr>
        <w:t xml:space="preserve"> </w:t>
      </w:r>
      <w:r w:rsidR="002646FD" w:rsidRPr="002646FD">
        <w:rPr>
          <w:rFonts w:eastAsia="等线"/>
          <w:lang w:val="en-US" w:eastAsia="zh-CN"/>
        </w:rPr>
        <w:t>and send to its next hop Target node to ensure the performance of UE Trajectory prediction.</w:t>
      </w:r>
    </w:p>
    <w:p w14:paraId="2F6AB1A7" w14:textId="35108DB1" w:rsidR="008601BF" w:rsidRDefault="002877AC" w:rsidP="0033732E">
      <w:pPr>
        <w:jc w:val="both"/>
        <w:rPr>
          <w:rFonts w:eastAsia="等线"/>
          <w:lang w:val="en-US" w:eastAsia="zh-CN"/>
        </w:rPr>
      </w:pPr>
      <w:r>
        <w:rPr>
          <w:rFonts w:eastAsia="等线" w:hint="eastAsia"/>
          <w:lang w:val="en-US" w:eastAsia="zh-CN"/>
        </w:rPr>
        <w:t>However</w:t>
      </w:r>
      <w:r w:rsidR="004B54DB" w:rsidRPr="004B54DB">
        <w:rPr>
          <w:rFonts w:eastAsia="等线"/>
          <w:lang w:val="en-US" w:eastAsia="zh-CN"/>
        </w:rPr>
        <w:t>,</w:t>
      </w:r>
      <w:r w:rsidR="003442B3">
        <w:rPr>
          <w:rFonts w:eastAsia="等线" w:hint="eastAsia"/>
          <w:lang w:val="en-US" w:eastAsia="zh-CN"/>
        </w:rPr>
        <w:t xml:space="preserve"> </w:t>
      </w:r>
      <w:r>
        <w:rPr>
          <w:rFonts w:eastAsia="等线" w:hint="eastAsia"/>
          <w:lang w:val="en-US" w:eastAsia="zh-CN"/>
        </w:rPr>
        <w:t xml:space="preserve">for hop-by-hop, </w:t>
      </w:r>
      <w:r w:rsidR="00D66351">
        <w:rPr>
          <w:rFonts w:eastAsia="等线" w:hint="eastAsia"/>
          <w:lang w:val="en-US" w:eastAsia="zh-CN"/>
        </w:rPr>
        <w:t>it</w:t>
      </w:r>
      <w:r w:rsidR="006E6303" w:rsidRPr="006E6303">
        <w:rPr>
          <w:rFonts w:eastAsia="等线"/>
          <w:lang w:val="en-US" w:eastAsia="zh-CN"/>
        </w:rPr>
        <w:t xml:space="preserve"> may have been a long time from the generation of the </w:t>
      </w:r>
      <w:r w:rsidR="00D66351" w:rsidRPr="00F43782">
        <w:rPr>
          <w:rFonts w:eastAsia="宋体"/>
          <w:lang w:val="en-US" w:eastAsia="zh-CN"/>
        </w:rPr>
        <w:t>multi-hop UE Trajectory Prediction</w:t>
      </w:r>
      <w:r w:rsidR="006E6303" w:rsidRPr="006E6303">
        <w:rPr>
          <w:rFonts w:eastAsia="等线"/>
          <w:lang w:val="en-US" w:eastAsia="zh-CN"/>
        </w:rPr>
        <w:t xml:space="preserve"> at the </w:t>
      </w:r>
      <w:r w:rsidR="008C55C4" w:rsidRPr="008C55C4">
        <w:rPr>
          <w:rFonts w:eastAsia="等线"/>
          <w:lang w:val="en-US" w:eastAsia="zh-CN"/>
        </w:rPr>
        <w:t xml:space="preserve">initial </w:t>
      </w:r>
      <w:r w:rsidR="006E6303" w:rsidRPr="006E6303">
        <w:rPr>
          <w:rFonts w:eastAsia="等线"/>
          <w:lang w:val="en-US" w:eastAsia="zh-CN"/>
        </w:rPr>
        <w:t xml:space="preserve">source node to its acquisition by </w:t>
      </w:r>
      <w:r w:rsidR="00D66351">
        <w:rPr>
          <w:rFonts w:eastAsia="等线" w:hint="eastAsia"/>
          <w:lang w:val="en-US" w:eastAsia="zh-CN"/>
        </w:rPr>
        <w:t>the</w:t>
      </w:r>
      <w:r w:rsidR="006E6303" w:rsidRPr="006E6303">
        <w:rPr>
          <w:rFonts w:eastAsia="等线"/>
          <w:lang w:val="en-US" w:eastAsia="zh-CN"/>
        </w:rPr>
        <w:t xml:space="preserve"> </w:t>
      </w:r>
      <w:r w:rsidR="00D66351">
        <w:rPr>
          <w:rFonts w:eastAsia="等线"/>
          <w:lang w:val="en-US" w:eastAsia="zh-CN"/>
        </w:rPr>
        <w:t>related</w:t>
      </w:r>
      <w:r w:rsidR="00D66351">
        <w:rPr>
          <w:rFonts w:eastAsia="等线" w:hint="eastAsia"/>
          <w:lang w:val="en-US" w:eastAsia="zh-CN"/>
        </w:rPr>
        <w:t xml:space="preserve"> </w:t>
      </w:r>
      <w:r w:rsidR="006E6303" w:rsidRPr="006E6303">
        <w:rPr>
          <w:rFonts w:eastAsia="等线"/>
          <w:lang w:val="en-US" w:eastAsia="zh-CN"/>
        </w:rPr>
        <w:t>target node</w:t>
      </w:r>
      <w:r w:rsidR="004B54DB">
        <w:rPr>
          <w:rFonts w:eastAsia="等线" w:hint="eastAsia"/>
          <w:lang w:val="en-US" w:eastAsia="zh-CN"/>
        </w:rPr>
        <w:t>s</w:t>
      </w:r>
      <w:r w:rsidR="006E6303" w:rsidRPr="006E6303">
        <w:rPr>
          <w:rFonts w:eastAsia="等线"/>
          <w:lang w:val="en-US" w:eastAsia="zh-CN"/>
        </w:rPr>
        <w:t>.</w:t>
      </w:r>
      <w:r w:rsidR="004B54DB">
        <w:rPr>
          <w:rFonts w:eastAsia="等线" w:hint="eastAsia"/>
          <w:lang w:val="en-US" w:eastAsia="zh-CN"/>
        </w:rPr>
        <w:t xml:space="preserve"> </w:t>
      </w:r>
      <w:r w:rsidR="008601BF" w:rsidRPr="008601BF">
        <w:rPr>
          <w:rFonts w:eastAsia="等线"/>
          <w:lang w:val="en-US" w:eastAsia="zh-CN"/>
        </w:rPr>
        <w:t xml:space="preserve">Generally, it is commonly accepted that </w:t>
      </w:r>
      <w:bookmarkStart w:id="11" w:name="OLE_LINK8"/>
      <w:r w:rsidR="008601BF">
        <w:rPr>
          <w:rFonts w:eastAsia="等线" w:hint="eastAsia"/>
          <w:lang w:val="en-US" w:eastAsia="zh-CN"/>
        </w:rPr>
        <w:t xml:space="preserve">the </w:t>
      </w:r>
      <w:r w:rsidR="008601BF" w:rsidRPr="008601BF">
        <w:rPr>
          <w:rFonts w:eastAsia="等线"/>
          <w:lang w:val="en-US" w:eastAsia="zh-CN"/>
        </w:rPr>
        <w:t>prediction accuracy</w:t>
      </w:r>
      <w:r w:rsidR="008601BF">
        <w:rPr>
          <w:rFonts w:eastAsia="等线" w:hint="eastAsia"/>
          <w:lang w:val="en-US" w:eastAsia="zh-CN"/>
        </w:rPr>
        <w:t xml:space="preserve"> </w:t>
      </w:r>
      <w:r w:rsidR="005F57A2">
        <w:rPr>
          <w:rFonts w:eastAsia="等线" w:hint="eastAsia"/>
          <w:lang w:val="en-US" w:eastAsia="zh-CN"/>
        </w:rPr>
        <w:t>would</w:t>
      </w:r>
      <w:r w:rsidR="008601BF">
        <w:rPr>
          <w:rFonts w:eastAsia="等线" w:hint="eastAsia"/>
          <w:lang w:val="en-US" w:eastAsia="zh-CN"/>
        </w:rPr>
        <w:t xml:space="preserve"> </w:t>
      </w:r>
      <w:r w:rsidR="008601BF" w:rsidRPr="008601BF">
        <w:rPr>
          <w:rFonts w:eastAsia="等线"/>
          <w:lang w:val="en-US" w:eastAsia="zh-CN"/>
        </w:rPr>
        <w:t>decrease</w:t>
      </w:r>
      <w:r w:rsidR="008601BF">
        <w:rPr>
          <w:rFonts w:eastAsia="等线" w:hint="eastAsia"/>
          <w:lang w:val="en-US" w:eastAsia="zh-CN"/>
        </w:rPr>
        <w:t xml:space="preserve"> as the </w:t>
      </w:r>
      <w:r w:rsidR="008601BF" w:rsidRPr="008601BF">
        <w:rPr>
          <w:rFonts w:eastAsia="等线"/>
          <w:lang w:val="en-US" w:eastAsia="zh-CN"/>
        </w:rPr>
        <w:t>prediction</w:t>
      </w:r>
      <w:r w:rsidR="008601BF">
        <w:rPr>
          <w:rFonts w:eastAsia="等线" w:hint="eastAsia"/>
          <w:lang w:val="en-US" w:eastAsia="zh-CN"/>
        </w:rPr>
        <w:t xml:space="preserve"> time </w:t>
      </w:r>
      <w:r w:rsidR="008601BF" w:rsidRPr="008601BF">
        <w:rPr>
          <w:rFonts w:eastAsia="等线"/>
          <w:lang w:val="en-US" w:eastAsia="zh-CN"/>
        </w:rPr>
        <w:t>increase</w:t>
      </w:r>
      <w:r w:rsidR="008601BF">
        <w:rPr>
          <w:rFonts w:eastAsia="等线" w:hint="eastAsia"/>
          <w:lang w:val="en-US" w:eastAsia="zh-CN"/>
        </w:rPr>
        <w:t xml:space="preserve">s. After a long time of forwarding, the </w:t>
      </w:r>
      <w:r w:rsidR="008601BF" w:rsidRPr="006E6303">
        <w:rPr>
          <w:rFonts w:eastAsia="等线"/>
          <w:lang w:val="en-US" w:eastAsia="zh-CN"/>
        </w:rPr>
        <w:t>predicted information</w:t>
      </w:r>
      <w:r w:rsidR="008601BF">
        <w:rPr>
          <w:rFonts w:eastAsia="等线" w:hint="eastAsia"/>
          <w:lang w:val="en-US" w:eastAsia="zh-CN"/>
        </w:rPr>
        <w:t xml:space="preserve"> may </w:t>
      </w:r>
      <w:r w:rsidR="008601BF" w:rsidRPr="008601BF">
        <w:rPr>
          <w:rFonts w:eastAsia="等线"/>
          <w:lang w:eastAsia="zh-CN"/>
        </w:rPr>
        <w:t>become</w:t>
      </w:r>
      <w:r w:rsidR="008601BF">
        <w:rPr>
          <w:rFonts w:eastAsia="等线" w:hint="eastAsia"/>
          <w:lang w:val="en-US" w:eastAsia="zh-CN"/>
        </w:rPr>
        <w:t xml:space="preserve"> outdated or invalid for the target nodes.</w:t>
      </w:r>
      <w:bookmarkEnd w:id="11"/>
      <w:r w:rsidR="008601BF">
        <w:rPr>
          <w:rFonts w:eastAsia="等线" w:hint="eastAsia"/>
          <w:lang w:val="en-US" w:eastAsia="zh-CN"/>
        </w:rPr>
        <w:t xml:space="preserve"> Therefore, we propose that </w:t>
      </w:r>
      <w:bookmarkStart w:id="12" w:name="_Hlk209532671"/>
      <w:r w:rsidR="008601BF" w:rsidRPr="008601BF">
        <w:rPr>
          <w:rFonts w:eastAsia="等线"/>
          <w:lang w:val="en-US" w:eastAsia="zh-CN"/>
        </w:rPr>
        <w:t xml:space="preserve">the time when the UE Trajectory </w:t>
      </w:r>
      <w:r w:rsidR="008601BF">
        <w:rPr>
          <w:rFonts w:eastAsia="等线" w:hint="eastAsia"/>
          <w:lang w:val="en-US" w:eastAsia="zh-CN"/>
        </w:rPr>
        <w:t>p</w:t>
      </w:r>
      <w:r w:rsidR="008601BF" w:rsidRPr="008601BF">
        <w:rPr>
          <w:rFonts w:eastAsia="等线"/>
          <w:lang w:val="en-US" w:eastAsia="zh-CN"/>
        </w:rPr>
        <w:t xml:space="preserve">rediction </w:t>
      </w:r>
      <w:r w:rsidR="00CD4201">
        <w:rPr>
          <w:rFonts w:eastAsia="等线" w:hint="eastAsia"/>
          <w:lang w:val="en-US" w:eastAsia="zh-CN"/>
        </w:rPr>
        <w:t xml:space="preserve">is </w:t>
      </w:r>
      <w:r w:rsidR="008601BF" w:rsidRPr="008601BF">
        <w:rPr>
          <w:rFonts w:eastAsia="等线"/>
          <w:lang w:val="en-US" w:eastAsia="zh-CN"/>
        </w:rPr>
        <w:t>generated</w:t>
      </w:r>
      <w:r w:rsidR="00CD4201">
        <w:rPr>
          <w:rFonts w:eastAsia="等线" w:hint="eastAsia"/>
          <w:lang w:val="en-US" w:eastAsia="zh-CN"/>
        </w:rPr>
        <w:t>,</w:t>
      </w:r>
      <w:r w:rsidR="008601BF" w:rsidRPr="008601BF">
        <w:rPr>
          <w:rFonts w:eastAsia="等线"/>
          <w:lang w:val="en-US" w:eastAsia="zh-CN"/>
        </w:rPr>
        <w:t xml:space="preserve"> or the validity</w:t>
      </w:r>
      <w:bookmarkEnd w:id="12"/>
      <w:r w:rsidR="008601BF" w:rsidRPr="008601BF">
        <w:rPr>
          <w:rFonts w:eastAsia="等线"/>
          <w:lang w:val="en-US" w:eastAsia="zh-CN"/>
        </w:rPr>
        <w:t xml:space="preserve"> </w:t>
      </w:r>
      <w:r w:rsidR="006F0F2F" w:rsidRPr="00EF0AC4">
        <w:rPr>
          <w:rFonts w:eastAsia="宋体"/>
          <w:lang w:eastAsia="zh-CN"/>
        </w:rPr>
        <w:t>period</w:t>
      </w:r>
      <w:r w:rsidR="00D66351">
        <w:rPr>
          <w:rFonts w:eastAsia="等线" w:hint="eastAsia"/>
          <w:lang w:val="en-US" w:eastAsia="zh-CN"/>
        </w:rPr>
        <w:t xml:space="preserve"> of </w:t>
      </w:r>
      <w:r w:rsidR="00D66351" w:rsidRPr="006E6303">
        <w:rPr>
          <w:rFonts w:eastAsia="等线"/>
          <w:lang w:val="en-US" w:eastAsia="zh-CN"/>
        </w:rPr>
        <w:t>predicted information</w:t>
      </w:r>
      <w:r w:rsidR="00D66351">
        <w:rPr>
          <w:rFonts w:eastAsia="等线" w:hint="eastAsia"/>
          <w:lang w:val="en-US" w:eastAsia="zh-CN"/>
        </w:rPr>
        <w:t xml:space="preserve"> </w:t>
      </w:r>
      <w:r w:rsidR="008601BF">
        <w:rPr>
          <w:rFonts w:eastAsia="等线" w:hint="eastAsia"/>
          <w:lang w:val="en-US" w:eastAsia="zh-CN"/>
        </w:rPr>
        <w:t>could be considered as the addition</w:t>
      </w:r>
      <w:r w:rsidR="00CD4201">
        <w:rPr>
          <w:rFonts w:eastAsia="等线" w:hint="eastAsia"/>
          <w:lang w:val="en-US" w:eastAsia="zh-CN"/>
        </w:rPr>
        <w:t>al</w:t>
      </w:r>
      <w:r w:rsidR="008601BF">
        <w:rPr>
          <w:rFonts w:eastAsia="等线" w:hint="eastAsia"/>
          <w:lang w:val="en-US" w:eastAsia="zh-CN"/>
        </w:rPr>
        <w:t xml:space="preserve"> information</w:t>
      </w:r>
      <w:r w:rsidR="00CD4201">
        <w:rPr>
          <w:rFonts w:eastAsia="等线" w:hint="eastAsia"/>
          <w:lang w:val="en-US" w:eastAsia="zh-CN"/>
        </w:rPr>
        <w:t xml:space="preserve"> to be p</w:t>
      </w:r>
      <w:r w:rsidR="008601BF">
        <w:rPr>
          <w:rFonts w:eastAsia="等线" w:hint="eastAsia"/>
          <w:lang w:val="en-US" w:eastAsia="zh-CN"/>
        </w:rPr>
        <w:t xml:space="preserve">rovided together with </w:t>
      </w:r>
      <w:r w:rsidR="008601BF" w:rsidRPr="008601BF">
        <w:rPr>
          <w:rFonts w:eastAsia="等线"/>
          <w:lang w:val="en-US" w:eastAsia="zh-CN"/>
        </w:rPr>
        <w:t xml:space="preserve">the </w:t>
      </w:r>
      <w:r w:rsidR="00D66351" w:rsidRPr="00F43782">
        <w:rPr>
          <w:rFonts w:eastAsia="宋体"/>
          <w:lang w:val="en-US" w:eastAsia="zh-CN"/>
        </w:rPr>
        <w:t>multi-hop UE Trajectory Prediction</w:t>
      </w:r>
      <w:r w:rsidR="008601BF">
        <w:rPr>
          <w:rFonts w:eastAsia="等线" w:hint="eastAsia"/>
          <w:lang w:val="en-US" w:eastAsia="zh-CN"/>
        </w:rPr>
        <w:t xml:space="preserve"> </w:t>
      </w:r>
      <w:r w:rsidR="008601BF" w:rsidRPr="008601BF">
        <w:rPr>
          <w:rFonts w:eastAsia="等线"/>
          <w:lang w:val="en-US" w:eastAsia="zh-CN"/>
        </w:rPr>
        <w:t>to avoid the confusion of HO decision or resource reservation caused by outdated/invalid prediction information</w:t>
      </w:r>
      <w:r w:rsidR="008601BF">
        <w:rPr>
          <w:rFonts w:eastAsia="等线" w:hint="eastAsia"/>
          <w:lang w:val="en-US" w:eastAsia="zh-CN"/>
        </w:rPr>
        <w:t xml:space="preserve">. </w:t>
      </w:r>
      <w:r w:rsidR="00AF10E2" w:rsidRPr="00AF10E2">
        <w:rPr>
          <w:rFonts w:eastAsia="等线"/>
          <w:lang w:eastAsia="zh-CN"/>
        </w:rPr>
        <w:t>Based on the additional information, the target node</w:t>
      </w:r>
      <w:r w:rsidR="00AF10E2">
        <w:rPr>
          <w:rFonts w:eastAsia="等线" w:hint="eastAsia"/>
          <w:lang w:eastAsia="zh-CN"/>
        </w:rPr>
        <w:t>s</w:t>
      </w:r>
      <w:r w:rsidR="00AF10E2" w:rsidRPr="00AF10E2">
        <w:rPr>
          <w:rFonts w:eastAsia="等线"/>
          <w:lang w:eastAsia="zh-CN"/>
        </w:rPr>
        <w:t xml:space="preserve"> c</w:t>
      </w:r>
      <w:r w:rsidR="00AF10E2">
        <w:rPr>
          <w:rFonts w:eastAsia="等线" w:hint="eastAsia"/>
          <w:lang w:eastAsia="zh-CN"/>
        </w:rPr>
        <w:t>ould</w:t>
      </w:r>
      <w:r w:rsidR="00AF10E2" w:rsidRPr="00AF10E2">
        <w:rPr>
          <w:rFonts w:eastAsia="等线"/>
          <w:lang w:eastAsia="zh-CN"/>
        </w:rPr>
        <w:t xml:space="preserve"> determine whether to use the predicted information or continue forwarding it to its next-hop node.</w:t>
      </w:r>
    </w:p>
    <w:p w14:paraId="77C3116B" w14:textId="77BA9BDD" w:rsidR="005F57A2" w:rsidRDefault="005F57A2" w:rsidP="0033732E">
      <w:pPr>
        <w:jc w:val="both"/>
        <w:rPr>
          <w:rFonts w:eastAsia="等线"/>
          <w:b/>
          <w:bCs/>
          <w:lang w:val="en-US" w:eastAsia="zh-CN"/>
        </w:rPr>
      </w:pPr>
      <w:r w:rsidRPr="004D2F34">
        <w:rPr>
          <w:rFonts w:eastAsia="等线" w:hint="eastAsia"/>
          <w:b/>
          <w:bCs/>
          <w:lang w:val="en-US" w:eastAsia="zh-CN"/>
        </w:rPr>
        <w:t xml:space="preserve">Observation </w:t>
      </w:r>
      <w:r w:rsidR="00D66351">
        <w:rPr>
          <w:rFonts w:eastAsia="等线" w:hint="eastAsia"/>
          <w:b/>
          <w:bCs/>
          <w:lang w:val="en-US" w:eastAsia="zh-CN"/>
        </w:rPr>
        <w:t>1</w:t>
      </w:r>
      <w:r w:rsidRPr="004D2F34">
        <w:rPr>
          <w:rFonts w:eastAsia="等线" w:hint="eastAsia"/>
          <w:b/>
          <w:bCs/>
          <w:lang w:val="en-US" w:eastAsia="zh-CN"/>
        </w:rPr>
        <w:t>:</w:t>
      </w:r>
      <w:r>
        <w:rPr>
          <w:rFonts w:eastAsia="等线" w:hint="eastAsia"/>
          <w:b/>
          <w:bCs/>
          <w:lang w:val="en-US" w:eastAsia="zh-CN"/>
        </w:rPr>
        <w:t xml:space="preserve"> T</w:t>
      </w:r>
      <w:r w:rsidRPr="005F57A2">
        <w:rPr>
          <w:rFonts w:eastAsia="等线"/>
          <w:b/>
          <w:bCs/>
          <w:lang w:val="en-US" w:eastAsia="zh-CN"/>
        </w:rPr>
        <w:t>he prediction accuracy would decrease as the prediction time increases. After a long time of forwarding, the predicted information may become outdated or invalid for the target nodes.</w:t>
      </w:r>
    </w:p>
    <w:p w14:paraId="28062600" w14:textId="18FCC91F" w:rsidR="00DC0F7D" w:rsidRDefault="00BF0199" w:rsidP="0033732E">
      <w:pPr>
        <w:jc w:val="both"/>
        <w:rPr>
          <w:rFonts w:eastAsia="等线"/>
          <w:b/>
          <w:bCs/>
          <w:lang w:val="en-US" w:eastAsia="zh-CN"/>
        </w:rPr>
      </w:pPr>
      <w:r w:rsidRPr="004D2F34">
        <w:rPr>
          <w:rFonts w:eastAsia="等线" w:hint="eastAsia"/>
          <w:b/>
          <w:bCs/>
          <w:lang w:val="en-US" w:eastAsia="zh-CN"/>
        </w:rPr>
        <w:t xml:space="preserve">Observation </w:t>
      </w:r>
      <w:r w:rsidR="00D66351">
        <w:rPr>
          <w:rFonts w:eastAsia="等线" w:hint="eastAsia"/>
          <w:b/>
          <w:bCs/>
          <w:lang w:val="en-US" w:eastAsia="zh-CN"/>
        </w:rPr>
        <w:t>2</w:t>
      </w:r>
      <w:r w:rsidRPr="004D2F34">
        <w:rPr>
          <w:rFonts w:eastAsia="等线" w:hint="eastAsia"/>
          <w:b/>
          <w:bCs/>
          <w:lang w:val="en-US" w:eastAsia="zh-CN"/>
        </w:rPr>
        <w:t>:</w:t>
      </w:r>
      <w:r>
        <w:rPr>
          <w:rFonts w:eastAsia="等线" w:hint="eastAsia"/>
          <w:b/>
          <w:bCs/>
          <w:lang w:val="en-US" w:eastAsia="zh-CN"/>
        </w:rPr>
        <w:t xml:space="preserve"> For </w:t>
      </w:r>
      <w:r w:rsidRPr="006245DF">
        <w:rPr>
          <w:rFonts w:eastAsia="等线"/>
          <w:b/>
          <w:bCs/>
          <w:lang w:val="en-US" w:eastAsia="zh-CN"/>
        </w:rPr>
        <w:t>Multi-hop UE trajectory</w:t>
      </w:r>
      <w:r w:rsidR="00797915" w:rsidRPr="00797915">
        <w:rPr>
          <w:rFonts w:ascii="Segoe UI" w:hAnsi="Segoe UI" w:cs="Segoe UI"/>
          <w:shd w:val="clear" w:color="auto" w:fill="FFFFFF"/>
        </w:rPr>
        <w:t xml:space="preserve"> </w:t>
      </w:r>
      <w:r w:rsidR="00797915" w:rsidRPr="00797915">
        <w:rPr>
          <w:rFonts w:eastAsia="等线"/>
          <w:b/>
          <w:bCs/>
          <w:lang w:eastAsia="zh-CN"/>
        </w:rPr>
        <w:t>scenario</w:t>
      </w:r>
      <w:r>
        <w:rPr>
          <w:rFonts w:eastAsia="等线" w:hint="eastAsia"/>
          <w:b/>
          <w:bCs/>
          <w:lang w:val="en-US" w:eastAsia="zh-CN"/>
        </w:rPr>
        <w:t xml:space="preserve">, some </w:t>
      </w:r>
      <w:r w:rsidRPr="00BF0199">
        <w:rPr>
          <w:rFonts w:eastAsia="等线"/>
          <w:b/>
          <w:bCs/>
          <w:lang w:val="en-US" w:eastAsia="zh-CN"/>
        </w:rPr>
        <w:t>additional information</w:t>
      </w:r>
      <w:r>
        <w:rPr>
          <w:rFonts w:eastAsia="等线" w:hint="eastAsia"/>
          <w:b/>
          <w:bCs/>
          <w:lang w:val="en-US" w:eastAsia="zh-CN"/>
        </w:rPr>
        <w:t xml:space="preserve"> (e.g., </w:t>
      </w:r>
      <w:r w:rsidR="00797915" w:rsidRPr="00797915">
        <w:rPr>
          <w:rFonts w:eastAsia="等线"/>
          <w:b/>
          <w:bCs/>
          <w:lang w:eastAsia="zh-CN"/>
        </w:rPr>
        <w:t xml:space="preserve">the generation time of the UE trajectory prediction or its </w:t>
      </w:r>
      <w:r w:rsidR="00D66351" w:rsidRPr="00D66351">
        <w:rPr>
          <w:rFonts w:eastAsia="等线"/>
          <w:b/>
          <w:bCs/>
          <w:lang w:eastAsia="zh-CN"/>
        </w:rPr>
        <w:t xml:space="preserve">validity </w:t>
      </w:r>
      <w:r w:rsidR="006F0F2F" w:rsidRPr="006F0F2F">
        <w:rPr>
          <w:rFonts w:eastAsia="等线"/>
          <w:b/>
          <w:bCs/>
          <w:lang w:eastAsia="zh-CN"/>
        </w:rPr>
        <w:t>period</w:t>
      </w:r>
      <w:r>
        <w:rPr>
          <w:rFonts w:eastAsia="等线" w:hint="eastAsia"/>
          <w:b/>
          <w:bCs/>
          <w:lang w:val="en-US" w:eastAsia="zh-CN"/>
        </w:rPr>
        <w:t xml:space="preserve">) may be needed for the </w:t>
      </w:r>
      <w:r w:rsidRPr="00BF0199">
        <w:rPr>
          <w:rFonts w:eastAsia="等线"/>
          <w:b/>
          <w:bCs/>
          <w:lang w:val="en-US" w:eastAsia="zh-CN"/>
        </w:rPr>
        <w:t>target nodes</w:t>
      </w:r>
      <w:r>
        <w:rPr>
          <w:rFonts w:eastAsia="等线" w:hint="eastAsia"/>
          <w:b/>
          <w:bCs/>
          <w:lang w:val="en-US" w:eastAsia="zh-CN"/>
        </w:rPr>
        <w:t xml:space="preserve"> to </w:t>
      </w:r>
      <w:r w:rsidRPr="00BF0199">
        <w:rPr>
          <w:rFonts w:eastAsia="等线"/>
          <w:b/>
          <w:bCs/>
          <w:lang w:val="en-US" w:eastAsia="zh-CN"/>
        </w:rPr>
        <w:t>determine whether to use the predicted information or continue forwarding it to its next-hop node</w:t>
      </w:r>
      <w:r>
        <w:rPr>
          <w:rFonts w:eastAsia="等线" w:hint="eastAsia"/>
          <w:b/>
          <w:bCs/>
          <w:lang w:val="en-US" w:eastAsia="zh-CN"/>
        </w:rPr>
        <w:t>.</w:t>
      </w:r>
    </w:p>
    <w:p w14:paraId="1FF61D16" w14:textId="2EABCEA3" w:rsidR="00D66351" w:rsidRPr="00D66351" w:rsidRDefault="00D66351" w:rsidP="0033732E">
      <w:pPr>
        <w:jc w:val="both"/>
        <w:rPr>
          <w:rFonts w:eastAsia="等线"/>
          <w:lang w:val="en-US" w:eastAsia="zh-CN"/>
        </w:rPr>
      </w:pPr>
      <w:r w:rsidRPr="00D66351">
        <w:rPr>
          <w:rFonts w:eastAsia="等线"/>
          <w:lang w:val="en-US" w:eastAsia="zh-CN"/>
        </w:rPr>
        <w:t>B</w:t>
      </w:r>
      <w:r w:rsidRPr="00D66351">
        <w:rPr>
          <w:rFonts w:eastAsia="等线" w:hint="eastAsia"/>
          <w:lang w:val="en-US" w:eastAsia="zh-CN"/>
        </w:rPr>
        <w:t xml:space="preserve">ased on the following agreements achieved in last meeting for </w:t>
      </w:r>
      <w:r w:rsidR="00BF2271">
        <w:rPr>
          <w:rFonts w:eastAsia="等线" w:hint="eastAsia"/>
          <w:lang w:val="en-US" w:eastAsia="zh-CN"/>
        </w:rPr>
        <w:t xml:space="preserve">the content of </w:t>
      </w:r>
      <w:r w:rsidR="00BF2271" w:rsidRPr="00F43782">
        <w:rPr>
          <w:rFonts w:eastAsia="宋体"/>
          <w:lang w:val="en-US" w:eastAsia="zh-CN"/>
        </w:rPr>
        <w:t>multi-hop UE Trajectory Prediction</w:t>
      </w:r>
      <w:r w:rsidR="00BF2271">
        <w:rPr>
          <w:rFonts w:eastAsia="宋体" w:hint="eastAsia"/>
          <w:lang w:val="en-US" w:eastAsia="zh-CN"/>
        </w:rPr>
        <w:t xml:space="preserve">, we propose </w:t>
      </w:r>
      <w:r w:rsidR="00596F0A">
        <w:rPr>
          <w:rFonts w:eastAsia="宋体" w:hint="eastAsia"/>
          <w:lang w:val="en-US" w:eastAsia="zh-CN"/>
        </w:rPr>
        <w:t xml:space="preserve">that </w:t>
      </w:r>
      <w:r w:rsidR="00BF2271">
        <w:rPr>
          <w:rFonts w:eastAsia="宋体" w:hint="eastAsia"/>
          <w:lang w:val="en-US" w:eastAsia="zh-CN"/>
        </w:rPr>
        <w:t>the p</w:t>
      </w:r>
      <w:r w:rsidR="00BF2271" w:rsidRPr="00BF2271">
        <w:rPr>
          <w:rFonts w:eastAsia="宋体"/>
          <w:lang w:val="en-US" w:eastAsia="zh-CN"/>
        </w:rPr>
        <w:t>redicted Time UE Stays in Cell</w:t>
      </w:r>
      <w:r w:rsidR="00596F0A">
        <w:rPr>
          <w:rFonts w:eastAsia="宋体" w:hint="eastAsia"/>
          <w:lang w:val="en-US" w:eastAsia="zh-CN"/>
        </w:rPr>
        <w:t xml:space="preserve"> which is optional </w:t>
      </w:r>
      <w:r w:rsidR="00194071">
        <w:rPr>
          <w:rFonts w:eastAsia="宋体" w:hint="eastAsia"/>
          <w:lang w:val="en-US" w:eastAsia="zh-CN"/>
        </w:rPr>
        <w:t xml:space="preserve">for </w:t>
      </w:r>
      <w:r w:rsidR="00596F0A">
        <w:rPr>
          <w:rFonts w:eastAsia="宋体" w:hint="eastAsia"/>
          <w:lang w:val="en-US" w:eastAsia="zh-CN"/>
        </w:rPr>
        <w:t>single hop UE trajectory prediction</w:t>
      </w:r>
      <w:r w:rsidR="00194071">
        <w:rPr>
          <w:rFonts w:eastAsia="宋体" w:hint="eastAsia"/>
          <w:lang w:val="en-US" w:eastAsia="zh-CN"/>
        </w:rPr>
        <w:t xml:space="preserve"> in Rel-18</w:t>
      </w:r>
      <w:r w:rsidR="00280FE5">
        <w:rPr>
          <w:rFonts w:eastAsia="宋体" w:hint="eastAsia"/>
          <w:lang w:val="en-US" w:eastAsia="zh-CN"/>
        </w:rPr>
        <w:t>,</w:t>
      </w:r>
      <w:r w:rsidR="00596F0A">
        <w:rPr>
          <w:rFonts w:eastAsia="宋体" w:hint="eastAsia"/>
          <w:lang w:val="en-US" w:eastAsia="zh-CN"/>
        </w:rPr>
        <w:t xml:space="preserve"> and </w:t>
      </w:r>
      <w:r w:rsidR="00596F0A">
        <w:rPr>
          <w:rFonts w:eastAsia="宋体"/>
          <w:lang w:val="en-US" w:eastAsia="zh-CN"/>
        </w:rPr>
        <w:t>additional</w:t>
      </w:r>
      <w:r w:rsidR="00596F0A">
        <w:rPr>
          <w:rFonts w:eastAsia="宋体" w:hint="eastAsia"/>
          <w:lang w:val="en-US" w:eastAsia="zh-CN"/>
        </w:rPr>
        <w:t xml:space="preserve"> information (</w:t>
      </w:r>
      <w:r w:rsidR="00596F0A" w:rsidRPr="00596F0A">
        <w:rPr>
          <w:rFonts w:eastAsia="宋体"/>
          <w:lang w:val="en-US" w:eastAsia="zh-CN"/>
        </w:rPr>
        <w:t xml:space="preserve">e.g., </w:t>
      </w:r>
      <w:bookmarkStart w:id="13" w:name="OLE_LINK21"/>
      <w:r w:rsidR="00596F0A" w:rsidRPr="00596F0A">
        <w:rPr>
          <w:rFonts w:eastAsia="宋体"/>
          <w:lang w:val="en-US" w:eastAsia="zh-CN"/>
        </w:rPr>
        <w:t xml:space="preserve">the generation time of the UE trajectory prediction or its validity </w:t>
      </w:r>
      <w:bookmarkStart w:id="14" w:name="OLE_LINK5"/>
      <w:r w:rsidR="005E4C4C" w:rsidRPr="00EF0AC4">
        <w:rPr>
          <w:rFonts w:eastAsia="宋体"/>
          <w:lang w:eastAsia="zh-CN"/>
        </w:rPr>
        <w:t>period</w:t>
      </w:r>
      <w:bookmarkEnd w:id="13"/>
      <w:bookmarkEnd w:id="14"/>
      <w:r w:rsidR="00596F0A">
        <w:rPr>
          <w:rFonts w:eastAsia="宋体" w:hint="eastAsia"/>
          <w:lang w:val="en-US" w:eastAsia="zh-CN"/>
        </w:rPr>
        <w:t xml:space="preserve">) </w:t>
      </w:r>
      <w:r w:rsidR="00194071">
        <w:rPr>
          <w:rFonts w:eastAsia="宋体" w:hint="eastAsia"/>
          <w:lang w:val="en-US" w:eastAsia="zh-CN"/>
        </w:rPr>
        <w:t>should</w:t>
      </w:r>
      <w:r w:rsidR="00596F0A">
        <w:rPr>
          <w:rFonts w:eastAsia="宋体" w:hint="eastAsia"/>
          <w:lang w:val="en-US" w:eastAsia="zh-CN"/>
        </w:rPr>
        <w:t xml:space="preserve"> be further considered for </w:t>
      </w:r>
      <w:r w:rsidR="00596F0A" w:rsidRPr="00F43782">
        <w:rPr>
          <w:rFonts w:eastAsia="宋体"/>
          <w:lang w:val="en-US" w:eastAsia="zh-CN"/>
        </w:rPr>
        <w:t>multi-hop UE Trajectory Prediction</w:t>
      </w:r>
      <w:r w:rsidR="00596F0A">
        <w:rPr>
          <w:rFonts w:eastAsia="宋体" w:hint="eastAsia"/>
          <w:lang w:val="en-US" w:eastAsia="zh-CN"/>
        </w:rPr>
        <w:t>.</w:t>
      </w:r>
      <w:r w:rsidR="00CB61E7">
        <w:rPr>
          <w:rFonts w:eastAsia="宋体" w:hint="eastAsia"/>
          <w:lang w:val="en-US" w:eastAsia="zh-CN"/>
        </w:rPr>
        <w:t xml:space="preserve"> Furthermore, </w:t>
      </w:r>
      <w:r w:rsidR="00CB61E7">
        <w:rPr>
          <w:rFonts w:eastAsia="宋体" w:hint="eastAsia"/>
          <w:lang w:eastAsia="zh-CN"/>
        </w:rPr>
        <w:t xml:space="preserve">in order </w:t>
      </w:r>
      <w:r w:rsidR="00B455E4" w:rsidRPr="00B455E4">
        <w:rPr>
          <w:rFonts w:eastAsia="宋体"/>
          <w:lang w:eastAsia="zh-CN"/>
        </w:rPr>
        <w:t>to ensure the performance of multi-hop UE Trajectory prediction information, the restriction on the number of nodes or hop count included in such prediction information should be considered</w:t>
      </w:r>
      <w:r w:rsidR="00CB61E7" w:rsidRPr="00CB61E7">
        <w:rPr>
          <w:rFonts w:eastAsia="宋体"/>
          <w:lang w:eastAsia="zh-CN"/>
        </w:rPr>
        <w:t>.</w:t>
      </w:r>
    </w:p>
    <w:p w14:paraId="7FAD1A89" w14:textId="062E5EAA" w:rsidR="00D66351" w:rsidRPr="00D66351" w:rsidRDefault="00D66351" w:rsidP="0033732E">
      <w:pPr>
        <w:jc w:val="both"/>
        <w:rPr>
          <w:rFonts w:eastAsia="等线"/>
          <w:lang w:val="en-US" w:eastAsia="zh-CN"/>
        </w:rPr>
      </w:pPr>
      <w:r w:rsidRPr="00253BEA">
        <w:rPr>
          <w:rFonts w:asciiTheme="minorHAnsi" w:hAnsiTheme="minorHAnsi" w:cstheme="minorHAnsi"/>
          <w:bCs/>
          <w:i/>
          <w:iCs/>
          <w:color w:val="008000"/>
          <w:sz w:val="18"/>
          <w:szCs w:val="18"/>
        </w:rPr>
        <w:t xml:space="preserve">For the subsequent handovers, multi-hop predicted UE trajectory includes </w:t>
      </w:r>
      <w:bookmarkStart w:id="15" w:name="OLE_LINK9"/>
      <w:r w:rsidRPr="00253BEA">
        <w:rPr>
          <w:rFonts w:asciiTheme="minorHAnsi" w:hAnsiTheme="minorHAnsi" w:cstheme="minorHAnsi"/>
          <w:bCs/>
          <w:i/>
          <w:iCs/>
          <w:color w:val="008000"/>
          <w:sz w:val="18"/>
          <w:szCs w:val="18"/>
        </w:rPr>
        <w:t xml:space="preserve">a </w:t>
      </w:r>
      <w:bookmarkStart w:id="16" w:name="OLE_LINK20"/>
      <w:r w:rsidRPr="00253BEA">
        <w:rPr>
          <w:rFonts w:asciiTheme="minorHAnsi" w:hAnsiTheme="minorHAnsi" w:cstheme="minorHAnsi"/>
          <w:bCs/>
          <w:i/>
          <w:iCs/>
          <w:color w:val="008000"/>
          <w:sz w:val="18"/>
          <w:szCs w:val="18"/>
        </w:rPr>
        <w:t>list of cells where the UE is expected to connect to</w:t>
      </w:r>
      <w:bookmarkEnd w:id="15"/>
      <w:r w:rsidRPr="00253BEA">
        <w:rPr>
          <w:rFonts w:asciiTheme="minorHAnsi" w:hAnsiTheme="minorHAnsi" w:cstheme="minorHAnsi"/>
          <w:bCs/>
          <w:i/>
          <w:iCs/>
          <w:color w:val="008000"/>
          <w:sz w:val="18"/>
          <w:szCs w:val="18"/>
        </w:rPr>
        <w:t>, in chronological order</w:t>
      </w:r>
      <w:bookmarkEnd w:id="16"/>
      <w:r w:rsidRPr="00253BEA">
        <w:rPr>
          <w:rFonts w:asciiTheme="minorHAnsi" w:hAnsiTheme="minorHAnsi" w:cstheme="minorHAnsi"/>
          <w:bCs/>
          <w:i/>
          <w:iCs/>
          <w:color w:val="008000"/>
          <w:sz w:val="18"/>
          <w:szCs w:val="18"/>
        </w:rPr>
        <w:t>.</w:t>
      </w:r>
    </w:p>
    <w:p w14:paraId="43EBB604" w14:textId="041C6B4E" w:rsidR="00084FDE" w:rsidRDefault="0084635E" w:rsidP="0033732E">
      <w:pPr>
        <w:jc w:val="both"/>
        <w:rPr>
          <w:rFonts w:eastAsia="等线"/>
          <w:b/>
          <w:bCs/>
          <w:lang w:val="en-US" w:eastAsia="zh-CN"/>
        </w:rPr>
      </w:pPr>
      <w:bookmarkStart w:id="17" w:name="OLE_LINK19"/>
      <w:bookmarkStart w:id="18" w:name="OLE_LINK17"/>
      <w:r>
        <w:rPr>
          <w:rFonts w:eastAsia="等线" w:hint="eastAsia"/>
          <w:b/>
          <w:bCs/>
          <w:lang w:val="en-US" w:eastAsia="zh-CN"/>
        </w:rPr>
        <w:t xml:space="preserve">Proposal </w:t>
      </w:r>
      <w:r w:rsidR="00D66351">
        <w:rPr>
          <w:rFonts w:eastAsia="等线" w:hint="eastAsia"/>
          <w:b/>
          <w:bCs/>
          <w:lang w:val="en-US" w:eastAsia="zh-CN"/>
        </w:rPr>
        <w:t>1</w:t>
      </w:r>
      <w:r>
        <w:rPr>
          <w:rFonts w:eastAsia="等线" w:hint="eastAsia"/>
          <w:b/>
          <w:bCs/>
          <w:lang w:val="en-US" w:eastAsia="zh-CN"/>
        </w:rPr>
        <w:t>:</w:t>
      </w:r>
      <w:bookmarkEnd w:id="17"/>
      <w:r w:rsidR="008F2B2B">
        <w:rPr>
          <w:rFonts w:eastAsia="等线" w:hint="eastAsia"/>
          <w:b/>
          <w:bCs/>
          <w:lang w:val="en-US" w:eastAsia="zh-CN"/>
        </w:rPr>
        <w:t xml:space="preserve"> </w:t>
      </w:r>
      <w:bookmarkEnd w:id="18"/>
      <w:r w:rsidR="0044663B">
        <w:rPr>
          <w:rFonts w:eastAsia="等线" w:hint="eastAsia"/>
          <w:b/>
          <w:bCs/>
          <w:lang w:val="en-US" w:eastAsia="zh-CN"/>
        </w:rPr>
        <w:t>M</w:t>
      </w:r>
      <w:r w:rsidR="00084FDE" w:rsidRPr="004E6712">
        <w:rPr>
          <w:rFonts w:eastAsia="等线"/>
          <w:b/>
          <w:bCs/>
          <w:lang w:val="en-US" w:eastAsia="zh-CN"/>
        </w:rPr>
        <w:t>ulti-hop UE Trajectory Prediction</w:t>
      </w:r>
      <w:r w:rsidR="0044663B">
        <w:rPr>
          <w:rFonts w:eastAsia="等线" w:hint="eastAsia"/>
          <w:b/>
          <w:bCs/>
          <w:lang w:val="en-US" w:eastAsia="zh-CN"/>
        </w:rPr>
        <w:t xml:space="preserve"> could be provided as a</w:t>
      </w:r>
      <w:r w:rsidR="00084FDE">
        <w:rPr>
          <w:rFonts w:eastAsia="等线" w:hint="eastAsia"/>
          <w:b/>
          <w:bCs/>
          <w:lang w:val="en-US" w:eastAsia="zh-CN"/>
        </w:rPr>
        <w:t xml:space="preserve"> </w:t>
      </w:r>
      <w:r w:rsidR="0044663B" w:rsidRPr="0044663B">
        <w:rPr>
          <w:rFonts w:eastAsia="等线"/>
          <w:b/>
          <w:bCs/>
          <w:lang w:val="en-US" w:eastAsia="zh-CN"/>
        </w:rPr>
        <w:t>list of cells where the UE is expected to connect to, in chronological order</w:t>
      </w:r>
      <w:r w:rsidR="0044663B">
        <w:rPr>
          <w:rFonts w:eastAsia="等线" w:hint="eastAsia"/>
          <w:b/>
          <w:bCs/>
          <w:lang w:val="en-US" w:eastAsia="zh-CN"/>
        </w:rPr>
        <w:t>,</w:t>
      </w:r>
      <w:r w:rsidR="0044663B" w:rsidRPr="0044663B">
        <w:rPr>
          <w:rFonts w:eastAsia="等线" w:hint="eastAsia"/>
          <w:b/>
          <w:bCs/>
          <w:lang w:val="en-US" w:eastAsia="zh-CN"/>
        </w:rPr>
        <w:t xml:space="preserve"> </w:t>
      </w:r>
      <w:r w:rsidR="004732A9">
        <w:rPr>
          <w:rFonts w:eastAsia="等线" w:hint="eastAsia"/>
          <w:b/>
          <w:bCs/>
          <w:lang w:val="en-US" w:eastAsia="zh-CN"/>
        </w:rPr>
        <w:t>the following information could be included:</w:t>
      </w:r>
    </w:p>
    <w:p w14:paraId="3A510101" w14:textId="1C0445E4" w:rsidR="00084FDE" w:rsidRPr="00084FDE" w:rsidRDefault="00084FDE" w:rsidP="00084FDE">
      <w:pPr>
        <w:numPr>
          <w:ilvl w:val="0"/>
          <w:numId w:val="6"/>
        </w:numPr>
        <w:tabs>
          <w:tab w:val="left" w:pos="420"/>
        </w:tabs>
        <w:jc w:val="both"/>
        <w:rPr>
          <w:rFonts w:eastAsia="等线"/>
          <w:b/>
          <w:bCs/>
          <w:lang w:eastAsia="zh-CN"/>
        </w:rPr>
      </w:pPr>
      <w:r w:rsidRPr="00084FDE">
        <w:rPr>
          <w:rFonts w:eastAsia="等线"/>
          <w:b/>
          <w:bCs/>
          <w:lang w:eastAsia="zh-CN"/>
        </w:rPr>
        <w:t>Global NG-RAN Cell Identity</w:t>
      </w:r>
      <w:r w:rsidR="0044663B">
        <w:rPr>
          <w:rFonts w:eastAsia="等线" w:hint="eastAsia"/>
          <w:b/>
          <w:bCs/>
          <w:lang w:eastAsia="zh-CN"/>
        </w:rPr>
        <w:t xml:space="preserve">: </w:t>
      </w:r>
      <w:r>
        <w:rPr>
          <w:rFonts w:eastAsia="等线" w:hint="eastAsia"/>
          <w:b/>
          <w:bCs/>
          <w:lang w:val="en-US" w:eastAsia="zh-CN"/>
        </w:rPr>
        <w:t>mandatory</w:t>
      </w:r>
    </w:p>
    <w:p w14:paraId="61A00A50" w14:textId="22774E8D" w:rsidR="00084FDE" w:rsidRPr="00084FDE" w:rsidRDefault="00084FDE" w:rsidP="00084FDE">
      <w:pPr>
        <w:numPr>
          <w:ilvl w:val="0"/>
          <w:numId w:val="6"/>
        </w:numPr>
        <w:tabs>
          <w:tab w:val="left" w:pos="420"/>
        </w:tabs>
        <w:jc w:val="both"/>
        <w:rPr>
          <w:rFonts w:eastAsia="等线"/>
          <w:b/>
          <w:bCs/>
          <w:lang w:eastAsia="zh-CN"/>
        </w:rPr>
      </w:pPr>
      <w:r w:rsidRPr="007E7A4F">
        <w:rPr>
          <w:rFonts w:eastAsia="等线" w:hint="eastAsia"/>
          <w:b/>
          <w:bCs/>
          <w:lang w:eastAsia="zh-CN"/>
        </w:rPr>
        <w:t>Predicted Time UE Stays in Cell</w:t>
      </w:r>
      <w:r w:rsidR="00CA706F">
        <w:rPr>
          <w:rFonts w:eastAsia="等线" w:hint="eastAsia"/>
          <w:b/>
          <w:bCs/>
          <w:lang w:eastAsia="zh-CN"/>
        </w:rPr>
        <w:t xml:space="preserve">: </w:t>
      </w:r>
      <w:r>
        <w:rPr>
          <w:rFonts w:eastAsia="等线" w:hint="eastAsia"/>
          <w:b/>
          <w:bCs/>
          <w:lang w:eastAsia="zh-CN"/>
        </w:rPr>
        <w:t>optional</w:t>
      </w:r>
    </w:p>
    <w:p w14:paraId="27713A78" w14:textId="2402EDA1" w:rsidR="00DC0F7D" w:rsidRDefault="00CA706F" w:rsidP="0033732E">
      <w:pPr>
        <w:jc w:val="both"/>
        <w:rPr>
          <w:rFonts w:eastAsia="等线"/>
          <w:b/>
          <w:bCs/>
          <w:lang w:val="en-US" w:eastAsia="zh-CN"/>
        </w:rPr>
      </w:pPr>
      <w:r>
        <w:rPr>
          <w:rFonts w:eastAsia="等线" w:hint="eastAsia"/>
          <w:b/>
          <w:bCs/>
          <w:lang w:val="en-US" w:eastAsia="zh-CN"/>
        </w:rPr>
        <w:t xml:space="preserve">Proposal 2: </w:t>
      </w:r>
      <w:r w:rsidR="00026EDB">
        <w:rPr>
          <w:rFonts w:eastAsia="等线" w:hint="eastAsia"/>
          <w:b/>
          <w:bCs/>
          <w:lang w:val="en-US" w:eastAsia="zh-CN"/>
        </w:rPr>
        <w:t>T</w:t>
      </w:r>
      <w:r w:rsidR="00985496">
        <w:rPr>
          <w:rFonts w:eastAsia="等线" w:hint="eastAsia"/>
          <w:b/>
          <w:bCs/>
          <w:lang w:val="en-US" w:eastAsia="zh-CN"/>
        </w:rPr>
        <w:t xml:space="preserve">he </w:t>
      </w:r>
      <w:r w:rsidR="00026EDB" w:rsidRPr="00026EDB">
        <w:rPr>
          <w:rFonts w:eastAsia="等线"/>
          <w:b/>
          <w:bCs/>
          <w:lang w:val="en-US" w:eastAsia="zh-CN"/>
        </w:rPr>
        <w:t>additional</w:t>
      </w:r>
      <w:r w:rsidR="00985496">
        <w:rPr>
          <w:rFonts w:eastAsia="等线" w:hint="eastAsia"/>
          <w:b/>
          <w:bCs/>
          <w:lang w:val="en-US" w:eastAsia="zh-CN"/>
        </w:rPr>
        <w:t xml:space="preserve"> </w:t>
      </w:r>
      <w:r w:rsidR="00985496">
        <w:rPr>
          <w:rFonts w:eastAsia="等线"/>
          <w:b/>
          <w:bCs/>
          <w:lang w:val="en-US" w:eastAsia="zh-CN"/>
        </w:rPr>
        <w:t>information</w:t>
      </w:r>
      <w:r w:rsidR="00985496">
        <w:rPr>
          <w:rFonts w:eastAsia="等线" w:hint="eastAsia"/>
          <w:b/>
          <w:bCs/>
          <w:lang w:val="en-US" w:eastAsia="zh-CN"/>
        </w:rPr>
        <w:t xml:space="preserve"> could be </w:t>
      </w:r>
      <w:r w:rsidR="00026EDB">
        <w:rPr>
          <w:rFonts w:eastAsia="等线" w:hint="eastAsia"/>
          <w:b/>
          <w:bCs/>
          <w:lang w:val="en-US" w:eastAsia="zh-CN"/>
        </w:rPr>
        <w:t xml:space="preserve">further considered </w:t>
      </w:r>
      <w:r w:rsidR="00FE6C03">
        <w:rPr>
          <w:rFonts w:eastAsia="等线" w:hint="eastAsia"/>
          <w:b/>
          <w:bCs/>
          <w:lang w:val="en-US" w:eastAsia="zh-CN"/>
        </w:rPr>
        <w:t>in</w:t>
      </w:r>
      <w:r w:rsidR="003B1BEE">
        <w:rPr>
          <w:rFonts w:eastAsia="等线" w:hint="eastAsia"/>
          <w:b/>
          <w:bCs/>
          <w:lang w:val="en-US" w:eastAsia="zh-CN"/>
        </w:rPr>
        <w:t xml:space="preserve"> </w:t>
      </w:r>
      <w:r w:rsidR="00194071" w:rsidRPr="00194071">
        <w:rPr>
          <w:rFonts w:eastAsia="等线"/>
          <w:b/>
          <w:bCs/>
          <w:lang w:val="en-US" w:eastAsia="zh-CN"/>
        </w:rPr>
        <w:t>multi-hop UE Trajectory Prediction</w:t>
      </w:r>
      <w:r w:rsidR="00026EDB">
        <w:rPr>
          <w:rFonts w:eastAsia="等线" w:hint="eastAsia"/>
          <w:b/>
          <w:bCs/>
          <w:lang w:val="en-US" w:eastAsia="zh-CN"/>
        </w:rPr>
        <w:t xml:space="preserve">, e.g., </w:t>
      </w:r>
      <w:r w:rsidR="00026EDB" w:rsidRPr="00026EDB">
        <w:rPr>
          <w:rFonts w:eastAsia="等线"/>
          <w:b/>
          <w:bCs/>
          <w:lang w:val="en-US" w:eastAsia="zh-CN"/>
        </w:rPr>
        <w:t>the generation time of the UE trajectory prediction or its validity period</w:t>
      </w:r>
      <w:r w:rsidR="00A25EEB">
        <w:rPr>
          <w:rFonts w:eastAsia="等线" w:hint="eastAsia"/>
          <w:b/>
          <w:bCs/>
          <w:lang w:val="en-US" w:eastAsia="zh-CN"/>
        </w:rPr>
        <w:t>.</w:t>
      </w:r>
    </w:p>
    <w:p w14:paraId="6F31AD0B" w14:textId="442386D6" w:rsidR="004F6A47" w:rsidRPr="00985496" w:rsidRDefault="004F6A47" w:rsidP="0033732E">
      <w:pPr>
        <w:jc w:val="both"/>
        <w:rPr>
          <w:rFonts w:eastAsia="等线"/>
          <w:lang w:val="en-US" w:eastAsia="zh-CN"/>
        </w:rPr>
      </w:pPr>
      <w:r>
        <w:rPr>
          <w:rFonts w:eastAsia="等线" w:hint="eastAsia"/>
          <w:b/>
          <w:bCs/>
          <w:lang w:val="en-US" w:eastAsia="zh-CN"/>
        </w:rPr>
        <w:t xml:space="preserve">Proposal 3: </w:t>
      </w:r>
      <w:r w:rsidR="00B455E4">
        <w:rPr>
          <w:rFonts w:eastAsia="宋体" w:hint="eastAsia"/>
          <w:b/>
          <w:bCs/>
          <w:lang w:eastAsia="zh-CN"/>
        </w:rPr>
        <w:t>I</w:t>
      </w:r>
      <w:r w:rsidR="00B455E4" w:rsidRPr="004F6A47">
        <w:rPr>
          <w:rFonts w:eastAsia="宋体" w:hint="eastAsia"/>
          <w:b/>
          <w:bCs/>
          <w:lang w:eastAsia="zh-CN"/>
        </w:rPr>
        <w:t>n order to</w:t>
      </w:r>
      <w:r w:rsidR="00B455E4" w:rsidRPr="004F6A47">
        <w:rPr>
          <w:rFonts w:eastAsia="宋体"/>
          <w:b/>
          <w:bCs/>
          <w:lang w:eastAsia="zh-CN"/>
        </w:rPr>
        <w:t xml:space="preserve"> ensure the </w:t>
      </w:r>
      <w:r w:rsidR="00B455E4">
        <w:rPr>
          <w:rFonts w:eastAsia="宋体" w:hint="eastAsia"/>
          <w:b/>
          <w:bCs/>
          <w:lang w:eastAsia="zh-CN"/>
        </w:rPr>
        <w:t>performance</w:t>
      </w:r>
      <w:r w:rsidR="00B455E4" w:rsidRPr="004F6A47">
        <w:rPr>
          <w:rFonts w:eastAsia="宋体"/>
          <w:b/>
          <w:bCs/>
          <w:lang w:eastAsia="zh-CN"/>
        </w:rPr>
        <w:t xml:space="preserve"> of </w:t>
      </w:r>
      <w:r w:rsidR="00B455E4" w:rsidRPr="004F6A47">
        <w:rPr>
          <w:rFonts w:eastAsia="宋体"/>
          <w:b/>
          <w:bCs/>
          <w:lang w:val="en-US" w:eastAsia="zh-CN"/>
        </w:rPr>
        <w:t>multi-hop UE Trajectory</w:t>
      </w:r>
      <w:r w:rsidR="00B455E4" w:rsidRPr="004F6A47">
        <w:rPr>
          <w:rFonts w:eastAsia="宋体"/>
          <w:b/>
          <w:bCs/>
          <w:lang w:eastAsia="zh-CN"/>
        </w:rPr>
        <w:t xml:space="preserve"> prediction information, </w:t>
      </w:r>
      <w:r w:rsidR="00B455E4">
        <w:rPr>
          <w:rFonts w:eastAsia="宋体" w:hint="eastAsia"/>
          <w:b/>
          <w:bCs/>
          <w:lang w:eastAsia="zh-CN"/>
        </w:rPr>
        <w:t xml:space="preserve">the </w:t>
      </w:r>
      <w:r w:rsidR="00B455E4" w:rsidRPr="00B455E4">
        <w:rPr>
          <w:rFonts w:eastAsia="宋体"/>
          <w:b/>
          <w:bCs/>
          <w:lang w:eastAsia="zh-CN"/>
        </w:rPr>
        <w:t>restriction</w:t>
      </w:r>
      <w:r w:rsidR="00B455E4">
        <w:rPr>
          <w:rFonts w:eastAsia="宋体" w:hint="eastAsia"/>
          <w:b/>
          <w:bCs/>
          <w:lang w:eastAsia="zh-CN"/>
        </w:rPr>
        <w:t xml:space="preserve"> </w:t>
      </w:r>
      <w:r w:rsidR="00B455E4" w:rsidRPr="00B455E4">
        <w:rPr>
          <w:rFonts w:eastAsia="宋体"/>
          <w:b/>
          <w:bCs/>
          <w:lang w:eastAsia="zh-CN"/>
        </w:rPr>
        <w:t>on the number of nodes or hop count included in such prediction information</w:t>
      </w:r>
      <w:r w:rsidR="00B455E4">
        <w:rPr>
          <w:rFonts w:eastAsia="宋体" w:hint="eastAsia"/>
          <w:b/>
          <w:bCs/>
          <w:lang w:eastAsia="zh-CN"/>
        </w:rPr>
        <w:t xml:space="preserve"> should be considered</w:t>
      </w:r>
      <w:r w:rsidR="00B455E4" w:rsidRPr="004F6A47">
        <w:rPr>
          <w:rFonts w:eastAsia="宋体"/>
          <w:b/>
          <w:bCs/>
          <w:lang w:eastAsia="zh-CN"/>
        </w:rPr>
        <w:t>.</w:t>
      </w:r>
    </w:p>
    <w:p w14:paraId="73C04126" w14:textId="2E98852F" w:rsidR="005933D0" w:rsidRDefault="005933D0" w:rsidP="004E6712">
      <w:pPr>
        <w:tabs>
          <w:tab w:val="left" w:pos="420"/>
        </w:tabs>
        <w:jc w:val="both"/>
        <w:rPr>
          <w:rFonts w:eastAsia="等线"/>
          <w:lang w:val="en-US" w:eastAsia="zh-CN"/>
        </w:rPr>
      </w:pPr>
      <w:r>
        <w:rPr>
          <w:rFonts w:eastAsia="等线" w:hint="eastAsia"/>
          <w:lang w:val="en-US" w:eastAsia="zh-CN"/>
        </w:rPr>
        <w:t xml:space="preserve">When the </w:t>
      </w:r>
      <w:r w:rsidRPr="006D50D6">
        <w:rPr>
          <w:rFonts w:eastAsia="等线"/>
          <w:lang w:val="en-US" w:eastAsia="zh-CN"/>
        </w:rPr>
        <w:t>intermediate hop node</w:t>
      </w:r>
      <w:r>
        <w:rPr>
          <w:rFonts w:eastAsia="等线" w:hint="eastAsia"/>
          <w:lang w:val="en-US" w:eastAsia="zh-CN"/>
        </w:rPr>
        <w:t xml:space="preserve"> receives the </w:t>
      </w:r>
      <w:r w:rsidRPr="006D50D6">
        <w:rPr>
          <w:rFonts w:eastAsia="等线" w:hint="eastAsia"/>
          <w:lang w:val="en-US" w:eastAsia="zh-CN"/>
        </w:rPr>
        <w:t>prediction information</w:t>
      </w:r>
      <w:r>
        <w:rPr>
          <w:rFonts w:eastAsia="等线" w:hint="eastAsia"/>
          <w:lang w:val="en-US" w:eastAsia="zh-CN"/>
        </w:rPr>
        <w:t xml:space="preserve"> </w:t>
      </w:r>
      <w:r w:rsidR="00FE1A8C" w:rsidRPr="005933D0">
        <w:rPr>
          <w:rFonts w:eastAsia="等线"/>
          <w:lang w:eastAsia="zh-CN"/>
        </w:rPr>
        <w:t>generated by</w:t>
      </w:r>
      <w:r>
        <w:rPr>
          <w:rFonts w:eastAsia="等线" w:hint="eastAsia"/>
          <w:lang w:val="en-US" w:eastAsia="zh-CN"/>
        </w:rPr>
        <w:t xml:space="preserve"> the </w:t>
      </w:r>
      <w:r w:rsidR="008C55C4" w:rsidRPr="008C55C4">
        <w:rPr>
          <w:rFonts w:eastAsia="等线"/>
          <w:lang w:val="en-US" w:eastAsia="zh-CN"/>
        </w:rPr>
        <w:t>initial</w:t>
      </w:r>
      <w:r w:rsidR="008C55C4" w:rsidRPr="008C55C4">
        <w:rPr>
          <w:rFonts w:eastAsia="等线" w:hint="eastAsia"/>
          <w:lang w:val="en-US" w:eastAsia="zh-CN"/>
        </w:rPr>
        <w:t xml:space="preserve"> </w:t>
      </w:r>
      <w:r>
        <w:rPr>
          <w:rFonts w:eastAsia="等线" w:hint="eastAsia"/>
          <w:lang w:val="en-US" w:eastAsia="zh-CN"/>
        </w:rPr>
        <w:t xml:space="preserve">source node, </w:t>
      </w:r>
      <w:r w:rsidRPr="005933D0">
        <w:rPr>
          <w:rFonts w:eastAsia="等线"/>
          <w:lang w:eastAsia="zh-CN"/>
        </w:rPr>
        <w:t>we identify two potential scenarios where the prediction information trans</w:t>
      </w:r>
      <w:r w:rsidR="00617ADC">
        <w:rPr>
          <w:rFonts w:eastAsia="等线" w:hint="eastAsia"/>
          <w:lang w:eastAsia="zh-CN"/>
        </w:rPr>
        <w:t>ferr</w:t>
      </w:r>
      <w:r w:rsidRPr="005933D0">
        <w:rPr>
          <w:rFonts w:eastAsia="等线"/>
          <w:lang w:eastAsia="zh-CN"/>
        </w:rPr>
        <w:t xml:space="preserve">ed by the intermediate hop node may differ from the multi-hop UE trajectory prediction generated by the </w:t>
      </w:r>
      <w:r w:rsidR="008C55C4" w:rsidRPr="008C55C4">
        <w:rPr>
          <w:rFonts w:eastAsia="等线"/>
          <w:lang w:eastAsia="zh-CN"/>
        </w:rPr>
        <w:t xml:space="preserve">initial </w:t>
      </w:r>
      <w:r w:rsidRPr="005933D0">
        <w:rPr>
          <w:rFonts w:eastAsia="等线"/>
          <w:lang w:eastAsia="zh-CN"/>
        </w:rPr>
        <w:t>source node</w:t>
      </w:r>
      <w:r>
        <w:rPr>
          <w:rFonts w:eastAsia="等线" w:hint="eastAsia"/>
          <w:lang w:val="en-US" w:eastAsia="zh-CN"/>
        </w:rPr>
        <w:t>.</w:t>
      </w:r>
    </w:p>
    <w:p w14:paraId="386907FA" w14:textId="1BD4028A" w:rsidR="00AE503C" w:rsidRPr="00DA7795" w:rsidRDefault="005933D0" w:rsidP="000E2805">
      <w:pPr>
        <w:numPr>
          <w:ilvl w:val="0"/>
          <w:numId w:val="6"/>
        </w:numPr>
        <w:tabs>
          <w:tab w:val="left" w:pos="420"/>
        </w:tabs>
        <w:jc w:val="both"/>
        <w:rPr>
          <w:rFonts w:eastAsia="等线"/>
          <w:lang w:eastAsia="zh-CN"/>
        </w:rPr>
      </w:pPr>
      <w:r w:rsidRPr="00DA7795">
        <w:rPr>
          <w:rFonts w:eastAsia="等线" w:hint="eastAsia"/>
          <w:b/>
          <w:bCs/>
          <w:lang w:eastAsia="zh-CN"/>
        </w:rPr>
        <w:t>S</w:t>
      </w:r>
      <w:r w:rsidRPr="00DA7795">
        <w:rPr>
          <w:rFonts w:eastAsia="等线"/>
          <w:b/>
          <w:bCs/>
          <w:lang w:eastAsia="zh-CN"/>
        </w:rPr>
        <w:t>cenario</w:t>
      </w:r>
      <w:r w:rsidRPr="00DA7795">
        <w:rPr>
          <w:rFonts w:eastAsia="等线" w:hint="eastAsia"/>
          <w:b/>
          <w:bCs/>
          <w:lang w:eastAsia="zh-CN"/>
        </w:rPr>
        <w:t xml:space="preserve"> </w:t>
      </w:r>
      <w:r w:rsidR="00815768" w:rsidRPr="00DA7795">
        <w:rPr>
          <w:rFonts w:eastAsia="等线" w:hint="eastAsia"/>
          <w:b/>
          <w:bCs/>
          <w:lang w:eastAsia="zh-CN"/>
        </w:rPr>
        <w:t>1</w:t>
      </w:r>
      <w:r w:rsidRPr="00DA7795">
        <w:rPr>
          <w:rFonts w:eastAsia="等线" w:hint="eastAsia"/>
          <w:b/>
          <w:bCs/>
          <w:lang w:eastAsia="zh-CN"/>
        </w:rPr>
        <w:t xml:space="preserve">: </w:t>
      </w:r>
      <w:r w:rsidRPr="000E2805">
        <w:rPr>
          <w:rFonts w:eastAsia="等线" w:hint="eastAsia"/>
          <w:lang w:eastAsia="zh-CN"/>
        </w:rPr>
        <w:t xml:space="preserve">If the </w:t>
      </w:r>
      <w:r w:rsidR="00426C3D" w:rsidRPr="006D50D6">
        <w:rPr>
          <w:rFonts w:eastAsia="等线" w:hint="eastAsia"/>
          <w:lang w:val="en-US" w:eastAsia="zh-CN"/>
        </w:rPr>
        <w:t>prediction information</w:t>
      </w:r>
      <w:r w:rsidR="00426C3D">
        <w:rPr>
          <w:rFonts w:eastAsia="等线" w:hint="eastAsia"/>
          <w:lang w:val="en-US" w:eastAsia="zh-CN"/>
        </w:rPr>
        <w:t xml:space="preserve"> </w:t>
      </w:r>
      <w:r w:rsidR="00426C3D" w:rsidRPr="005933D0">
        <w:rPr>
          <w:rFonts w:eastAsia="等线"/>
          <w:lang w:eastAsia="zh-CN"/>
        </w:rPr>
        <w:t xml:space="preserve">generated by the </w:t>
      </w:r>
      <w:r w:rsidR="008C55C4" w:rsidRPr="008C55C4">
        <w:rPr>
          <w:rFonts w:eastAsia="等线"/>
          <w:lang w:eastAsia="zh-CN"/>
        </w:rPr>
        <w:t xml:space="preserve">initial </w:t>
      </w:r>
      <w:r w:rsidR="00426C3D" w:rsidRPr="005933D0">
        <w:rPr>
          <w:rFonts w:eastAsia="等线"/>
          <w:lang w:eastAsia="zh-CN"/>
        </w:rPr>
        <w:t>source node</w:t>
      </w:r>
      <w:r w:rsidR="00426C3D">
        <w:rPr>
          <w:rFonts w:eastAsia="等线" w:hint="eastAsia"/>
          <w:lang w:eastAsia="zh-CN"/>
        </w:rPr>
        <w:t xml:space="preserve"> is correct, that </w:t>
      </w:r>
      <w:r w:rsidR="004379E8">
        <w:rPr>
          <w:rFonts w:eastAsia="等线" w:hint="eastAsia"/>
          <w:lang w:eastAsia="zh-CN"/>
        </w:rPr>
        <w:t>is to say</w:t>
      </w:r>
      <w:r w:rsidR="00426C3D">
        <w:rPr>
          <w:rFonts w:eastAsia="等线" w:hint="eastAsia"/>
          <w:lang w:eastAsia="zh-CN"/>
        </w:rPr>
        <w:t xml:space="preserve"> the predicted UE trajectory is the same as the</w:t>
      </w:r>
      <w:r w:rsidR="004379E8">
        <w:rPr>
          <w:rFonts w:eastAsia="等线" w:hint="eastAsia"/>
          <w:lang w:eastAsia="zh-CN"/>
        </w:rPr>
        <w:t xml:space="preserve"> actual UE trajectory</w:t>
      </w:r>
      <w:r w:rsidR="001A29EA">
        <w:rPr>
          <w:rFonts w:eastAsia="等线" w:hint="eastAsia"/>
          <w:lang w:eastAsia="zh-CN"/>
        </w:rPr>
        <w:t>,</w:t>
      </w:r>
      <w:r w:rsidR="004379E8">
        <w:rPr>
          <w:rFonts w:eastAsia="等线" w:hint="eastAsia"/>
          <w:lang w:eastAsia="zh-CN"/>
        </w:rPr>
        <w:t xml:space="preserve"> and </w:t>
      </w:r>
      <w:r w:rsidR="00DA7795">
        <w:rPr>
          <w:rFonts w:eastAsia="等线" w:hint="eastAsia"/>
          <w:lang w:eastAsia="zh-CN"/>
        </w:rPr>
        <w:t xml:space="preserve">the </w:t>
      </w:r>
      <w:r w:rsidR="00DA7795" w:rsidRPr="00DA7795">
        <w:rPr>
          <w:rFonts w:eastAsia="等线"/>
          <w:lang w:eastAsia="zh-CN"/>
        </w:rPr>
        <w:t>validity</w:t>
      </w:r>
      <w:r w:rsidR="00DA7795">
        <w:rPr>
          <w:rFonts w:eastAsia="等线" w:hint="eastAsia"/>
          <w:lang w:eastAsia="zh-CN"/>
        </w:rPr>
        <w:t xml:space="preserve"> </w:t>
      </w:r>
      <w:r w:rsidR="00813287" w:rsidRPr="00EF0AC4">
        <w:rPr>
          <w:rFonts w:eastAsia="宋体"/>
          <w:lang w:eastAsia="zh-CN"/>
        </w:rPr>
        <w:t>period</w:t>
      </w:r>
      <w:r w:rsidR="00DA7795">
        <w:rPr>
          <w:rFonts w:eastAsia="等线" w:hint="eastAsia"/>
          <w:lang w:eastAsia="zh-CN"/>
        </w:rPr>
        <w:t xml:space="preserve"> of the </w:t>
      </w:r>
      <w:r w:rsidR="00DA7795" w:rsidRPr="006D50D6">
        <w:rPr>
          <w:rFonts w:eastAsia="等线" w:hint="eastAsia"/>
          <w:lang w:val="en-US" w:eastAsia="zh-CN"/>
        </w:rPr>
        <w:t>prediction information</w:t>
      </w:r>
      <w:r w:rsidR="00DA7795">
        <w:rPr>
          <w:rFonts w:eastAsia="等线" w:hint="eastAsia"/>
          <w:lang w:val="en-US" w:eastAsia="zh-CN"/>
        </w:rPr>
        <w:t xml:space="preserve"> </w:t>
      </w:r>
      <w:r w:rsidR="00DA7795" w:rsidRPr="00DA7795">
        <w:rPr>
          <w:rFonts w:eastAsia="等线"/>
          <w:lang w:eastAsia="zh-CN"/>
        </w:rPr>
        <w:t>has not expired</w:t>
      </w:r>
      <w:r w:rsidR="00DA7795">
        <w:rPr>
          <w:rFonts w:eastAsia="等线" w:hint="eastAsia"/>
          <w:lang w:eastAsia="zh-CN"/>
        </w:rPr>
        <w:t xml:space="preserve">, </w:t>
      </w:r>
      <w:r w:rsidR="00DA7795">
        <w:rPr>
          <w:rFonts w:eastAsia="等线" w:hint="eastAsia"/>
          <w:lang w:val="en-US" w:eastAsia="zh-CN"/>
        </w:rPr>
        <w:t xml:space="preserve">the </w:t>
      </w:r>
      <w:r w:rsidR="00DA7795" w:rsidRPr="006D50D6">
        <w:rPr>
          <w:rFonts w:eastAsia="等线"/>
          <w:lang w:val="en-US" w:eastAsia="zh-CN"/>
        </w:rPr>
        <w:t>intermediate hop node</w:t>
      </w:r>
      <w:r w:rsidR="00DA7795">
        <w:rPr>
          <w:rFonts w:eastAsia="等线" w:hint="eastAsia"/>
          <w:lang w:val="en-US" w:eastAsia="zh-CN"/>
        </w:rPr>
        <w:t xml:space="preserve"> </w:t>
      </w:r>
      <w:bookmarkStart w:id="19" w:name="OLE_LINK16"/>
      <w:r w:rsidR="00DA7795">
        <w:rPr>
          <w:rFonts w:eastAsia="等线" w:hint="eastAsia"/>
          <w:lang w:val="en-US" w:eastAsia="zh-CN"/>
        </w:rPr>
        <w:t xml:space="preserve">could update the </w:t>
      </w:r>
      <w:r w:rsidR="00DA7795" w:rsidRPr="006D50D6">
        <w:rPr>
          <w:rFonts w:eastAsia="等线" w:hint="eastAsia"/>
          <w:lang w:val="en-US" w:eastAsia="zh-CN"/>
        </w:rPr>
        <w:t>prediction</w:t>
      </w:r>
      <w:bookmarkEnd w:id="19"/>
      <w:r w:rsidR="00DA7795">
        <w:rPr>
          <w:rFonts w:eastAsia="等线" w:hint="eastAsia"/>
          <w:lang w:val="en-US" w:eastAsia="zh-CN"/>
        </w:rPr>
        <w:t xml:space="preserve"> </w:t>
      </w:r>
      <w:r w:rsidR="00DA7795">
        <w:rPr>
          <w:rFonts w:eastAsia="等线"/>
          <w:lang w:val="en-US" w:eastAsia="zh-CN"/>
        </w:rPr>
        <w:t>that</w:t>
      </w:r>
      <w:r w:rsidR="00DA7795">
        <w:rPr>
          <w:rFonts w:eastAsia="等线" w:hint="eastAsia"/>
          <w:lang w:val="en-US" w:eastAsia="zh-CN"/>
        </w:rPr>
        <w:t xml:space="preserve"> only includes the cell list the UE </w:t>
      </w:r>
      <w:r w:rsidR="00DA7795" w:rsidRPr="00B23B82">
        <w:rPr>
          <w:rFonts w:eastAsia="等线"/>
          <w:lang w:val="en-US" w:eastAsia="zh-CN"/>
        </w:rPr>
        <w:t>is predicted to connect</w:t>
      </w:r>
      <w:r w:rsidR="00DA7795">
        <w:rPr>
          <w:rFonts w:eastAsia="等线" w:hint="eastAsia"/>
          <w:lang w:val="en-US" w:eastAsia="zh-CN"/>
        </w:rPr>
        <w:t xml:space="preserve"> after it leaves this </w:t>
      </w:r>
      <w:r w:rsidR="00DA7795" w:rsidRPr="006D50D6">
        <w:rPr>
          <w:rFonts w:eastAsia="等线"/>
          <w:lang w:val="en-US" w:eastAsia="zh-CN"/>
        </w:rPr>
        <w:t>intermediate hop node</w:t>
      </w:r>
      <w:r w:rsidR="00DA7795">
        <w:rPr>
          <w:rFonts w:eastAsia="等线" w:hint="eastAsia"/>
          <w:lang w:val="en-US" w:eastAsia="zh-CN"/>
        </w:rPr>
        <w:t>. Furthermore, based on the actual t</w:t>
      </w:r>
      <w:r w:rsidR="00DA7795" w:rsidRPr="00B23B82">
        <w:rPr>
          <w:rFonts w:eastAsia="等线"/>
          <w:lang w:val="en-US" w:eastAsia="zh-CN"/>
        </w:rPr>
        <w:t>ime</w:t>
      </w:r>
      <w:r w:rsidR="00DA7795">
        <w:rPr>
          <w:rFonts w:eastAsia="等线" w:hint="eastAsia"/>
          <w:lang w:val="en-US" w:eastAsia="zh-CN"/>
        </w:rPr>
        <w:t xml:space="preserve"> the</w:t>
      </w:r>
      <w:r w:rsidR="00DA7795" w:rsidRPr="00B23B82">
        <w:rPr>
          <w:rFonts w:eastAsia="等线"/>
          <w:lang w:val="en-US" w:eastAsia="zh-CN"/>
        </w:rPr>
        <w:t xml:space="preserve"> UE </w:t>
      </w:r>
      <w:r w:rsidR="00DA7795">
        <w:rPr>
          <w:rFonts w:eastAsia="等线" w:hint="eastAsia"/>
          <w:lang w:val="en-US" w:eastAsia="zh-CN"/>
        </w:rPr>
        <w:t>s</w:t>
      </w:r>
      <w:r w:rsidR="00DA7795" w:rsidRPr="00B23B82">
        <w:rPr>
          <w:rFonts w:eastAsia="等线"/>
          <w:lang w:val="en-US" w:eastAsia="zh-CN"/>
        </w:rPr>
        <w:t>tay</w:t>
      </w:r>
      <w:r w:rsidR="00DA7795">
        <w:rPr>
          <w:rFonts w:eastAsia="等线" w:hint="eastAsia"/>
          <w:lang w:val="en-US" w:eastAsia="zh-CN"/>
        </w:rPr>
        <w:t xml:space="preserve">ed in the </w:t>
      </w:r>
      <w:r w:rsidR="00DA7795" w:rsidRPr="006D50D6">
        <w:rPr>
          <w:rFonts w:eastAsia="等线"/>
          <w:lang w:val="en-US" w:eastAsia="zh-CN"/>
        </w:rPr>
        <w:t>intermediate hop node</w:t>
      </w:r>
      <w:r w:rsidR="00DA7795">
        <w:rPr>
          <w:rFonts w:eastAsia="等线" w:hint="eastAsia"/>
          <w:lang w:val="en-US" w:eastAsia="zh-CN"/>
        </w:rPr>
        <w:t xml:space="preserve">, the </w:t>
      </w:r>
      <w:r w:rsidR="00DA7795" w:rsidRPr="006D50D6">
        <w:rPr>
          <w:rFonts w:eastAsia="等线"/>
          <w:lang w:val="en-US" w:eastAsia="zh-CN"/>
        </w:rPr>
        <w:t>intermediate hop node</w:t>
      </w:r>
      <w:r w:rsidR="00DA7795">
        <w:rPr>
          <w:rFonts w:eastAsia="等线" w:hint="eastAsia"/>
          <w:lang w:val="en-US" w:eastAsia="zh-CN"/>
        </w:rPr>
        <w:t xml:space="preserve"> could update the </w:t>
      </w:r>
      <w:r w:rsidR="00DA7795" w:rsidRPr="0070157D">
        <w:rPr>
          <w:rFonts w:eastAsia="等线"/>
          <w:lang w:val="en-US" w:eastAsia="zh-CN"/>
        </w:rPr>
        <w:t>remaining</w:t>
      </w:r>
      <w:r w:rsidR="00DA7795" w:rsidRPr="0070157D">
        <w:rPr>
          <w:rFonts w:eastAsia="等线" w:hint="eastAsia"/>
          <w:lang w:val="en-US" w:eastAsia="zh-CN"/>
        </w:rPr>
        <w:t xml:space="preserve"> </w:t>
      </w:r>
      <w:r w:rsidR="00DA7795" w:rsidRPr="0070157D">
        <w:rPr>
          <w:rFonts w:eastAsia="等线"/>
          <w:lang w:val="en-US" w:eastAsia="zh-CN"/>
        </w:rPr>
        <w:t>validity</w:t>
      </w:r>
      <w:r w:rsidR="00DA7795" w:rsidRPr="0070157D">
        <w:rPr>
          <w:rFonts w:eastAsia="等线" w:hint="eastAsia"/>
          <w:lang w:val="en-US" w:eastAsia="zh-CN"/>
        </w:rPr>
        <w:t xml:space="preserve"> </w:t>
      </w:r>
      <w:r w:rsidR="00813287" w:rsidRPr="00EF0AC4">
        <w:rPr>
          <w:rFonts w:eastAsia="宋体"/>
          <w:lang w:eastAsia="zh-CN"/>
        </w:rPr>
        <w:t>period</w:t>
      </w:r>
      <w:r w:rsidR="00A23BAF" w:rsidRPr="0070157D">
        <w:rPr>
          <w:rFonts w:eastAsia="等线"/>
          <w:lang w:val="en-US" w:eastAsia="zh-CN"/>
        </w:rPr>
        <w:t xml:space="preserve"> </w:t>
      </w:r>
      <w:r w:rsidR="00DA7795">
        <w:rPr>
          <w:rFonts w:eastAsia="等线" w:hint="eastAsia"/>
          <w:lang w:val="en-US" w:eastAsia="zh-CN"/>
        </w:rPr>
        <w:t xml:space="preserve">of the </w:t>
      </w:r>
      <w:r w:rsidR="00DA7795" w:rsidRPr="006D50D6">
        <w:rPr>
          <w:rFonts w:eastAsia="等线" w:hint="eastAsia"/>
          <w:lang w:val="en-US" w:eastAsia="zh-CN"/>
        </w:rPr>
        <w:t>prediction</w:t>
      </w:r>
      <w:r w:rsidR="00DA7795">
        <w:rPr>
          <w:rFonts w:eastAsia="等线" w:hint="eastAsia"/>
          <w:lang w:val="en-US" w:eastAsia="zh-CN"/>
        </w:rPr>
        <w:t>.</w:t>
      </w:r>
    </w:p>
    <w:p w14:paraId="1034FEB7" w14:textId="34B3CD84" w:rsidR="00DA7795" w:rsidRPr="00FA3CBA" w:rsidRDefault="00BC6701" w:rsidP="00344683">
      <w:pPr>
        <w:numPr>
          <w:ilvl w:val="0"/>
          <w:numId w:val="6"/>
        </w:numPr>
        <w:tabs>
          <w:tab w:val="left" w:pos="420"/>
        </w:tabs>
        <w:jc w:val="both"/>
        <w:rPr>
          <w:rFonts w:eastAsia="等线"/>
          <w:lang w:eastAsia="zh-CN"/>
        </w:rPr>
      </w:pPr>
      <w:r w:rsidRPr="00FA3CBA">
        <w:rPr>
          <w:rFonts w:eastAsia="等线" w:hint="eastAsia"/>
          <w:b/>
          <w:bCs/>
          <w:lang w:eastAsia="zh-CN"/>
        </w:rPr>
        <w:t>S</w:t>
      </w:r>
      <w:r w:rsidRPr="00FA3CBA">
        <w:rPr>
          <w:rFonts w:eastAsia="等线"/>
          <w:b/>
          <w:bCs/>
          <w:lang w:eastAsia="zh-CN"/>
        </w:rPr>
        <w:t>cenario</w:t>
      </w:r>
      <w:r w:rsidRPr="00FA3CBA">
        <w:rPr>
          <w:rFonts w:eastAsia="等线" w:hint="eastAsia"/>
          <w:b/>
          <w:bCs/>
          <w:lang w:eastAsia="zh-CN"/>
        </w:rPr>
        <w:t xml:space="preserve"> 2:</w:t>
      </w:r>
      <w:r w:rsidR="003B410F" w:rsidRPr="00FA3CBA">
        <w:rPr>
          <w:rFonts w:eastAsia="等线" w:hint="eastAsia"/>
          <w:b/>
          <w:bCs/>
          <w:lang w:eastAsia="zh-CN"/>
        </w:rPr>
        <w:t xml:space="preserve"> </w:t>
      </w:r>
      <w:r w:rsidR="00C768F8" w:rsidRPr="00FA3CBA">
        <w:rPr>
          <w:rFonts w:eastAsia="等线" w:hint="eastAsia"/>
          <w:lang w:eastAsia="zh-CN"/>
        </w:rPr>
        <w:t xml:space="preserve">If the </w:t>
      </w:r>
      <w:r w:rsidR="00C768F8" w:rsidRPr="00FA3CBA">
        <w:rPr>
          <w:rFonts w:eastAsia="等线" w:hint="eastAsia"/>
          <w:lang w:val="en-US" w:eastAsia="zh-CN"/>
        </w:rPr>
        <w:t xml:space="preserve">prediction information </w:t>
      </w:r>
      <w:r w:rsidR="00C768F8" w:rsidRPr="00FA3CBA">
        <w:rPr>
          <w:rFonts w:eastAsia="等线"/>
          <w:lang w:eastAsia="zh-CN"/>
        </w:rPr>
        <w:t xml:space="preserve">generated by the </w:t>
      </w:r>
      <w:r w:rsidR="008C55C4" w:rsidRPr="008C55C4">
        <w:rPr>
          <w:rFonts w:eastAsia="等线"/>
          <w:lang w:eastAsia="zh-CN"/>
        </w:rPr>
        <w:t xml:space="preserve">initial </w:t>
      </w:r>
      <w:r w:rsidR="00C768F8" w:rsidRPr="00FA3CBA">
        <w:rPr>
          <w:rFonts w:eastAsia="等线"/>
          <w:lang w:eastAsia="zh-CN"/>
        </w:rPr>
        <w:t>source node</w:t>
      </w:r>
      <w:r w:rsidR="00C768F8" w:rsidRPr="00FA3CBA">
        <w:rPr>
          <w:rFonts w:eastAsia="等线" w:hint="eastAsia"/>
          <w:lang w:eastAsia="zh-CN"/>
        </w:rPr>
        <w:t xml:space="preserve"> is not correct, that is to say the predicted UE trajectory </w:t>
      </w:r>
      <w:r w:rsidR="00F224FD" w:rsidRPr="00F224FD">
        <w:rPr>
          <w:rFonts w:eastAsia="等线"/>
          <w:lang w:eastAsia="zh-CN"/>
        </w:rPr>
        <w:t>is inconsistent with</w:t>
      </w:r>
      <w:r w:rsidR="00C768F8" w:rsidRPr="00FA3CBA">
        <w:rPr>
          <w:rFonts w:eastAsia="等线" w:hint="eastAsia"/>
          <w:lang w:eastAsia="zh-CN"/>
        </w:rPr>
        <w:t xml:space="preserve"> the actual UE trajectory (e.g., the predicted UE trajectory includ</w:t>
      </w:r>
      <w:r w:rsidR="00F45A8C" w:rsidRPr="00FA3CBA">
        <w:rPr>
          <w:rFonts w:eastAsia="等线" w:hint="eastAsia"/>
          <w:lang w:eastAsia="zh-CN"/>
        </w:rPr>
        <w:t>e</w:t>
      </w:r>
      <w:r w:rsidR="00C768F8" w:rsidRPr="00FA3CBA">
        <w:rPr>
          <w:rFonts w:eastAsia="等线" w:hint="eastAsia"/>
          <w:lang w:eastAsia="zh-CN"/>
        </w:rPr>
        <w:t xml:space="preserve">s </w:t>
      </w:r>
      <w:r w:rsidR="00C768F8" w:rsidRPr="00FA3CBA">
        <w:rPr>
          <w:rFonts w:eastAsia="等线" w:hint="eastAsia"/>
          <w:lang w:eastAsia="zh-CN"/>
        </w:rPr>
        <w:lastRenderedPageBreak/>
        <w:t>Node 1</w:t>
      </w:r>
      <w:r w:rsidR="00C768F8" w:rsidRPr="00C768F8">
        <w:rPr>
          <w:rFonts w:eastAsia="等线" w:hint="eastAsia"/>
          <w:lang w:eastAsia="zh-CN"/>
        </w:rPr>
        <w:sym w:font="Wingdings" w:char="F0E0"/>
      </w:r>
      <w:r w:rsidR="00C768F8" w:rsidRPr="00FA3CBA">
        <w:rPr>
          <w:rFonts w:eastAsia="等线" w:hint="eastAsia"/>
          <w:lang w:eastAsia="zh-CN"/>
        </w:rPr>
        <w:t xml:space="preserve"> Node 2</w:t>
      </w:r>
      <w:r w:rsidR="00C768F8" w:rsidRPr="00C768F8">
        <w:rPr>
          <w:rFonts w:eastAsia="等线" w:hint="eastAsia"/>
          <w:lang w:eastAsia="zh-CN"/>
        </w:rPr>
        <w:sym w:font="Wingdings" w:char="F0E0"/>
      </w:r>
      <w:r w:rsidR="00C768F8" w:rsidRPr="00FA3CBA">
        <w:rPr>
          <w:rFonts w:eastAsia="等线" w:hint="eastAsia"/>
          <w:lang w:eastAsia="zh-CN"/>
        </w:rPr>
        <w:t>Node 3, but the actual UE trajectory is Node 1</w:t>
      </w:r>
      <w:r w:rsidR="00C768F8" w:rsidRPr="00C768F8">
        <w:rPr>
          <w:rFonts w:eastAsia="等线" w:hint="eastAsia"/>
          <w:lang w:eastAsia="zh-CN"/>
        </w:rPr>
        <w:sym w:font="Wingdings" w:char="F0E0"/>
      </w:r>
      <w:r w:rsidR="00C768F8" w:rsidRPr="00FA3CBA">
        <w:rPr>
          <w:rFonts w:eastAsia="等线" w:hint="eastAsia"/>
          <w:lang w:eastAsia="zh-CN"/>
        </w:rPr>
        <w:t xml:space="preserve"> Node 2</w:t>
      </w:r>
      <w:r w:rsidR="00C768F8" w:rsidRPr="00C768F8">
        <w:rPr>
          <w:rFonts w:eastAsia="等线" w:hint="eastAsia"/>
          <w:lang w:eastAsia="zh-CN"/>
        </w:rPr>
        <w:sym w:font="Wingdings" w:char="F0E0"/>
      </w:r>
      <w:r w:rsidR="00C768F8" w:rsidRPr="00FA3CBA">
        <w:rPr>
          <w:rFonts w:eastAsia="等线" w:hint="eastAsia"/>
          <w:lang w:eastAsia="zh-CN"/>
        </w:rPr>
        <w:t xml:space="preserve"> Node 4)</w:t>
      </w:r>
      <w:r w:rsidR="009E35BC" w:rsidRPr="00FA3CBA">
        <w:rPr>
          <w:rFonts w:eastAsia="等线" w:hint="eastAsia"/>
          <w:lang w:eastAsia="zh-CN"/>
        </w:rPr>
        <w:t>,</w:t>
      </w:r>
      <w:r w:rsidR="0041268F" w:rsidRPr="00FA3CBA">
        <w:rPr>
          <w:rFonts w:eastAsia="等线" w:hint="eastAsia"/>
          <w:lang w:eastAsia="zh-CN"/>
        </w:rPr>
        <w:t xml:space="preserve"> </w:t>
      </w:r>
      <w:bookmarkStart w:id="20" w:name="_Hlk213169978"/>
      <w:r w:rsidR="0041268F" w:rsidRPr="00FA3CBA">
        <w:rPr>
          <w:rFonts w:eastAsia="等线" w:hint="eastAsia"/>
          <w:lang w:eastAsia="zh-CN"/>
        </w:rPr>
        <w:t xml:space="preserve">or the </w:t>
      </w:r>
      <w:r w:rsidR="0041268F" w:rsidRPr="00FA3CBA">
        <w:rPr>
          <w:rFonts w:eastAsia="等线"/>
          <w:lang w:eastAsia="zh-CN"/>
        </w:rPr>
        <w:t>validity</w:t>
      </w:r>
      <w:r w:rsidR="0041268F" w:rsidRPr="00FA3CBA">
        <w:rPr>
          <w:rFonts w:eastAsia="等线" w:hint="eastAsia"/>
          <w:lang w:eastAsia="zh-CN"/>
        </w:rPr>
        <w:t xml:space="preserve"> </w:t>
      </w:r>
      <w:r w:rsidR="00813287" w:rsidRPr="00FA3CBA">
        <w:rPr>
          <w:rFonts w:eastAsia="宋体"/>
          <w:lang w:eastAsia="zh-CN"/>
        </w:rPr>
        <w:t>period</w:t>
      </w:r>
      <w:r w:rsidR="0041268F" w:rsidRPr="00FA3CBA">
        <w:rPr>
          <w:rFonts w:eastAsia="等线" w:hint="eastAsia"/>
          <w:lang w:eastAsia="zh-CN"/>
        </w:rPr>
        <w:t xml:space="preserve"> of the </w:t>
      </w:r>
      <w:r w:rsidR="0041268F" w:rsidRPr="00FA3CBA">
        <w:rPr>
          <w:rFonts w:eastAsia="等线" w:hint="eastAsia"/>
          <w:lang w:val="en-US" w:eastAsia="zh-CN"/>
        </w:rPr>
        <w:t xml:space="preserve">prediction information </w:t>
      </w:r>
      <w:r w:rsidR="0041268F" w:rsidRPr="00FA3CBA">
        <w:rPr>
          <w:rFonts w:eastAsia="等线"/>
          <w:lang w:eastAsia="zh-CN"/>
        </w:rPr>
        <w:t>has</w:t>
      </w:r>
      <w:r w:rsidR="0041268F" w:rsidRPr="00FA3CBA">
        <w:rPr>
          <w:rFonts w:eastAsia="等线" w:hint="eastAsia"/>
          <w:lang w:eastAsia="zh-CN"/>
        </w:rPr>
        <w:t xml:space="preserve"> </w:t>
      </w:r>
      <w:r w:rsidR="0041268F" w:rsidRPr="00FA3CBA">
        <w:rPr>
          <w:rFonts w:eastAsia="等线"/>
          <w:lang w:eastAsia="zh-CN"/>
        </w:rPr>
        <w:t>expired</w:t>
      </w:r>
      <w:r w:rsidR="0041268F" w:rsidRPr="00FA3CBA">
        <w:rPr>
          <w:rFonts w:eastAsia="等线" w:hint="eastAsia"/>
          <w:lang w:eastAsia="zh-CN"/>
        </w:rPr>
        <w:t>,</w:t>
      </w:r>
      <w:bookmarkEnd w:id="20"/>
      <w:r w:rsidR="0041268F" w:rsidRPr="00FA3CBA">
        <w:rPr>
          <w:rFonts w:eastAsia="等线" w:hint="eastAsia"/>
          <w:lang w:eastAsia="zh-CN"/>
        </w:rPr>
        <w:t xml:space="preserve"> the </w:t>
      </w:r>
      <w:r w:rsidR="0041268F" w:rsidRPr="00FA3CBA">
        <w:rPr>
          <w:rFonts w:eastAsia="等线"/>
          <w:lang w:val="en-US" w:eastAsia="zh-CN"/>
        </w:rPr>
        <w:t>intermediate hop node</w:t>
      </w:r>
      <w:r w:rsidR="0041268F" w:rsidRPr="00FA3CBA">
        <w:rPr>
          <w:rFonts w:eastAsia="等线" w:hint="eastAsia"/>
          <w:lang w:val="en-US" w:eastAsia="zh-CN"/>
        </w:rPr>
        <w:t xml:space="preserve"> (e.g., Node 2) could </w:t>
      </w:r>
      <w:r w:rsidR="0041268F" w:rsidRPr="00FA3CBA">
        <w:rPr>
          <w:rFonts w:eastAsia="等线"/>
          <w:lang w:val="en-US" w:eastAsia="zh-CN"/>
        </w:rPr>
        <w:t>generate</w:t>
      </w:r>
      <w:r w:rsidR="00F45A8C" w:rsidRPr="00FA3CBA">
        <w:rPr>
          <w:rFonts w:eastAsia="等线" w:hint="eastAsia"/>
          <w:lang w:val="en-US" w:eastAsia="zh-CN"/>
        </w:rPr>
        <w:t xml:space="preserve"> </w:t>
      </w:r>
      <w:r w:rsidR="0041268F" w:rsidRPr="00FA3CBA">
        <w:rPr>
          <w:rFonts w:eastAsia="等线" w:hint="eastAsia"/>
          <w:lang w:val="en-US" w:eastAsia="zh-CN"/>
        </w:rPr>
        <w:t>new prediction information (if it is deployed</w:t>
      </w:r>
      <w:r w:rsidR="00F45A8C" w:rsidRPr="00FA3CBA">
        <w:rPr>
          <w:rFonts w:eastAsia="等线" w:hint="eastAsia"/>
          <w:lang w:val="en-US" w:eastAsia="zh-CN"/>
        </w:rPr>
        <w:t xml:space="preserve"> with the</w:t>
      </w:r>
      <w:r w:rsidR="0041268F" w:rsidRPr="00FA3CBA">
        <w:rPr>
          <w:rFonts w:eastAsia="等线" w:hint="eastAsia"/>
          <w:lang w:val="en-US" w:eastAsia="zh-CN"/>
        </w:rPr>
        <w:t xml:space="preserve"> AI/ML model for multi-hop </w:t>
      </w:r>
      <w:r w:rsidR="0041268F" w:rsidRPr="00FA3CBA">
        <w:rPr>
          <w:rFonts w:eastAsia="等线"/>
          <w:lang w:val="en-US" w:eastAsia="zh-CN"/>
        </w:rPr>
        <w:t>UE trajectory</w:t>
      </w:r>
      <w:r w:rsidR="0041268F" w:rsidRPr="00FA3CBA">
        <w:rPr>
          <w:rFonts w:eastAsia="等线" w:hint="eastAsia"/>
          <w:lang w:val="en-US" w:eastAsia="zh-CN"/>
        </w:rPr>
        <w:t xml:space="preserve"> prediction)</w:t>
      </w:r>
      <w:r w:rsidR="00E949C5" w:rsidRPr="00FA3CBA">
        <w:rPr>
          <w:rFonts w:eastAsia="等线" w:hint="eastAsia"/>
          <w:lang w:val="en-US" w:eastAsia="zh-CN"/>
        </w:rPr>
        <w:t xml:space="preserve"> to replace the old one from the </w:t>
      </w:r>
      <w:r w:rsidR="008C55C4" w:rsidRPr="008C55C4">
        <w:rPr>
          <w:rFonts w:eastAsia="等线"/>
          <w:lang w:val="en-US" w:eastAsia="zh-CN"/>
        </w:rPr>
        <w:t>initial</w:t>
      </w:r>
      <w:r w:rsidR="008C55C4" w:rsidRPr="008C55C4">
        <w:rPr>
          <w:rFonts w:eastAsia="等线" w:hint="eastAsia"/>
          <w:lang w:val="en-US" w:eastAsia="zh-CN"/>
        </w:rPr>
        <w:t xml:space="preserve"> </w:t>
      </w:r>
      <w:r w:rsidR="00E949C5" w:rsidRPr="00FA3CBA">
        <w:rPr>
          <w:rFonts w:eastAsia="等线" w:hint="eastAsia"/>
          <w:lang w:val="en-US" w:eastAsia="zh-CN"/>
        </w:rPr>
        <w:t>source node</w:t>
      </w:r>
      <w:r w:rsidR="00F45A8C" w:rsidRPr="00FA3CBA">
        <w:rPr>
          <w:rFonts w:eastAsia="等线" w:hint="eastAsia"/>
          <w:lang w:val="en-US" w:eastAsia="zh-CN"/>
        </w:rPr>
        <w:t>, and transfer the new prediction information to its next hop node</w:t>
      </w:r>
      <w:r w:rsidR="00201527" w:rsidRPr="00FA3CBA">
        <w:rPr>
          <w:rFonts w:eastAsia="等线" w:hint="eastAsia"/>
          <w:lang w:val="en-US" w:eastAsia="zh-CN"/>
        </w:rPr>
        <w:t>;</w:t>
      </w:r>
      <w:r w:rsidR="00F45A8C" w:rsidRPr="00FA3CBA">
        <w:rPr>
          <w:rFonts w:eastAsia="等线" w:hint="eastAsia"/>
          <w:lang w:val="en-US" w:eastAsia="zh-CN"/>
        </w:rPr>
        <w:t xml:space="preserve"> </w:t>
      </w:r>
      <w:bookmarkStart w:id="21" w:name="OLE_LINK18"/>
      <w:r w:rsidR="00201527" w:rsidRPr="00FA3CBA">
        <w:rPr>
          <w:rFonts w:eastAsia="等线" w:hint="eastAsia"/>
          <w:lang w:val="en-US" w:eastAsia="zh-CN"/>
        </w:rPr>
        <w:t xml:space="preserve">or it could </w:t>
      </w:r>
      <w:bookmarkStart w:id="22" w:name="_Hlk219299976"/>
      <w:r w:rsidR="00201527" w:rsidRPr="00FA3CBA">
        <w:rPr>
          <w:rFonts w:eastAsia="等线" w:hint="eastAsia"/>
          <w:lang w:val="en-US" w:eastAsia="zh-CN"/>
        </w:rPr>
        <w:t xml:space="preserve">stop </w:t>
      </w:r>
      <w:r w:rsidR="00201527" w:rsidRPr="00FA3CBA">
        <w:rPr>
          <w:rFonts w:eastAsia="等线"/>
          <w:lang w:val="en-US" w:eastAsia="zh-CN"/>
        </w:rPr>
        <w:t>transferring</w:t>
      </w:r>
      <w:r w:rsidR="00201527" w:rsidRPr="00FA3CBA">
        <w:rPr>
          <w:rFonts w:eastAsia="等线" w:hint="eastAsia"/>
          <w:lang w:val="en-US" w:eastAsia="zh-CN"/>
        </w:rPr>
        <w:t xml:space="preserve"> </w:t>
      </w:r>
      <w:r w:rsidR="00201527" w:rsidRPr="00FA3CBA">
        <w:rPr>
          <w:rFonts w:eastAsia="等线" w:hint="eastAsia"/>
          <w:lang w:eastAsia="zh-CN"/>
        </w:rPr>
        <w:t xml:space="preserve">the </w:t>
      </w:r>
      <w:r w:rsidR="00201527" w:rsidRPr="00FA3CBA">
        <w:rPr>
          <w:rFonts w:eastAsia="等线" w:hint="eastAsia"/>
          <w:lang w:val="en-US" w:eastAsia="zh-CN"/>
        </w:rPr>
        <w:t>prediction information to its next hop node</w:t>
      </w:r>
      <w:bookmarkEnd w:id="22"/>
      <w:r w:rsidR="00201527" w:rsidRPr="00FA3CBA">
        <w:rPr>
          <w:rFonts w:eastAsia="等线" w:hint="eastAsia"/>
          <w:lang w:val="en-US" w:eastAsia="zh-CN"/>
        </w:rPr>
        <w:t xml:space="preserve"> (if there is no AI/ML model deployed in the </w:t>
      </w:r>
      <w:r w:rsidR="00201527" w:rsidRPr="00FA3CBA">
        <w:rPr>
          <w:rFonts w:eastAsia="等线"/>
          <w:lang w:val="en-US" w:eastAsia="zh-CN"/>
        </w:rPr>
        <w:t>intermediate hop node</w:t>
      </w:r>
      <w:r w:rsidR="00201527" w:rsidRPr="00FA3CBA">
        <w:rPr>
          <w:rFonts w:eastAsia="等线" w:hint="eastAsia"/>
          <w:lang w:val="en-US" w:eastAsia="zh-CN"/>
        </w:rPr>
        <w:t>).</w:t>
      </w:r>
      <w:r w:rsidR="00FA3CBA" w:rsidRPr="00FA3CBA">
        <w:rPr>
          <w:rFonts w:eastAsia="等线" w:hint="eastAsia"/>
          <w:lang w:val="en-US" w:eastAsia="zh-CN"/>
        </w:rPr>
        <w:t xml:space="preserve"> </w:t>
      </w:r>
      <w:bookmarkEnd w:id="21"/>
    </w:p>
    <w:p w14:paraId="0D0962EF" w14:textId="7023BB1B" w:rsidR="00B871AC" w:rsidRDefault="00B871AC" w:rsidP="00CB5E80">
      <w:pPr>
        <w:tabs>
          <w:tab w:val="left" w:pos="420"/>
        </w:tabs>
        <w:jc w:val="both"/>
        <w:rPr>
          <w:rFonts w:eastAsia="等线"/>
          <w:b/>
          <w:bCs/>
          <w:lang w:val="en-US" w:eastAsia="zh-CN"/>
        </w:rPr>
      </w:pPr>
      <w:r w:rsidRPr="004D2F34">
        <w:rPr>
          <w:rFonts w:eastAsia="等线" w:hint="eastAsia"/>
          <w:b/>
          <w:bCs/>
          <w:lang w:val="en-US" w:eastAsia="zh-CN"/>
        </w:rPr>
        <w:t xml:space="preserve">Observation </w:t>
      </w:r>
      <w:r w:rsidR="00996DE9">
        <w:rPr>
          <w:rFonts w:eastAsia="等线" w:hint="eastAsia"/>
          <w:b/>
          <w:bCs/>
          <w:lang w:val="en-US" w:eastAsia="zh-CN"/>
        </w:rPr>
        <w:t>3</w:t>
      </w:r>
      <w:r w:rsidRPr="004D2F34">
        <w:rPr>
          <w:rFonts w:eastAsia="等线" w:hint="eastAsia"/>
          <w:b/>
          <w:bCs/>
          <w:lang w:val="en-US" w:eastAsia="zh-CN"/>
        </w:rPr>
        <w:t>:</w:t>
      </w:r>
      <w:r>
        <w:rPr>
          <w:rFonts w:eastAsia="等线" w:hint="eastAsia"/>
          <w:b/>
          <w:bCs/>
          <w:lang w:val="en-US" w:eastAsia="zh-CN"/>
        </w:rPr>
        <w:t xml:space="preserve"> </w:t>
      </w:r>
      <w:r w:rsidRPr="00B871AC">
        <w:rPr>
          <w:rFonts w:eastAsia="等线"/>
          <w:b/>
          <w:bCs/>
          <w:lang w:val="en-US" w:eastAsia="zh-CN"/>
        </w:rPr>
        <w:t xml:space="preserve">The prediction information transferred by the intermediate hop node may be different from the multi-hop UE trajectory prediction generated by the </w:t>
      </w:r>
      <w:r w:rsidR="008C55C4" w:rsidRPr="008C55C4">
        <w:rPr>
          <w:rFonts w:eastAsia="等线"/>
          <w:b/>
          <w:bCs/>
          <w:lang w:val="en-US" w:eastAsia="zh-CN"/>
        </w:rPr>
        <w:t xml:space="preserve">initial </w:t>
      </w:r>
      <w:r w:rsidRPr="00B871AC">
        <w:rPr>
          <w:rFonts w:eastAsia="等线"/>
          <w:b/>
          <w:bCs/>
          <w:lang w:val="en-US" w:eastAsia="zh-CN"/>
        </w:rPr>
        <w:t>source node</w:t>
      </w:r>
      <w:r>
        <w:rPr>
          <w:rFonts w:eastAsia="等线" w:hint="eastAsia"/>
          <w:b/>
          <w:bCs/>
          <w:lang w:val="en-US" w:eastAsia="zh-CN"/>
        </w:rPr>
        <w:t xml:space="preserve">, since the </w:t>
      </w:r>
      <w:r w:rsidRPr="00B871AC">
        <w:rPr>
          <w:rFonts w:eastAsia="等线"/>
          <w:b/>
          <w:bCs/>
          <w:lang w:val="en-US" w:eastAsia="zh-CN"/>
        </w:rPr>
        <w:t>intermediate hop node could update the prediction</w:t>
      </w:r>
      <w:r>
        <w:rPr>
          <w:rFonts w:eastAsia="等线" w:hint="eastAsia"/>
          <w:b/>
          <w:bCs/>
          <w:lang w:val="en-US" w:eastAsia="zh-CN"/>
        </w:rPr>
        <w:t xml:space="preserve"> based on the </w:t>
      </w:r>
      <w:r w:rsidRPr="00B871AC">
        <w:rPr>
          <w:rFonts w:eastAsia="等线"/>
          <w:b/>
          <w:bCs/>
          <w:lang w:val="en-US" w:eastAsia="zh-CN"/>
        </w:rPr>
        <w:t>actual</w:t>
      </w:r>
      <w:r>
        <w:rPr>
          <w:rFonts w:eastAsia="等线" w:hint="eastAsia"/>
          <w:b/>
          <w:bCs/>
          <w:lang w:val="en-US" w:eastAsia="zh-CN"/>
        </w:rPr>
        <w:t xml:space="preserve"> status</w:t>
      </w:r>
      <w:r w:rsidR="00C15DFB">
        <w:rPr>
          <w:rFonts w:eastAsia="等线" w:hint="eastAsia"/>
          <w:b/>
          <w:bCs/>
          <w:lang w:val="en-US" w:eastAsia="zh-CN"/>
        </w:rPr>
        <w:t xml:space="preserve"> or </w:t>
      </w:r>
      <w:r w:rsidR="00C15DFB" w:rsidRPr="00C15DFB">
        <w:rPr>
          <w:rFonts w:eastAsia="等线"/>
          <w:b/>
          <w:bCs/>
          <w:lang w:val="en-US" w:eastAsia="zh-CN"/>
        </w:rPr>
        <w:t>generate new prediction information (if it is deployed with the AI/ML model for multi-hop UE trajectory prediction)</w:t>
      </w:r>
      <w:r>
        <w:rPr>
          <w:rFonts w:eastAsia="等线" w:hint="eastAsia"/>
          <w:b/>
          <w:bCs/>
          <w:lang w:val="en-US" w:eastAsia="zh-CN"/>
        </w:rPr>
        <w:t>.</w:t>
      </w:r>
    </w:p>
    <w:p w14:paraId="2B931A88" w14:textId="487AF71B" w:rsidR="008C77E2" w:rsidRDefault="008C77E2" w:rsidP="00CB5E80">
      <w:pPr>
        <w:tabs>
          <w:tab w:val="left" w:pos="420"/>
        </w:tabs>
        <w:jc w:val="both"/>
        <w:rPr>
          <w:rFonts w:eastAsia="等线"/>
          <w:b/>
          <w:bCs/>
          <w:lang w:val="en-US" w:eastAsia="zh-CN"/>
        </w:rPr>
      </w:pPr>
      <w:r>
        <w:rPr>
          <w:rFonts w:eastAsia="等线" w:hint="eastAsia"/>
          <w:b/>
          <w:bCs/>
          <w:lang w:val="en-US" w:eastAsia="zh-CN"/>
        </w:rPr>
        <w:t xml:space="preserve">Proposal </w:t>
      </w:r>
      <w:r w:rsidR="004F6A47">
        <w:rPr>
          <w:rFonts w:eastAsia="等线" w:hint="eastAsia"/>
          <w:b/>
          <w:bCs/>
          <w:lang w:val="en-US" w:eastAsia="zh-CN"/>
        </w:rPr>
        <w:t>4</w:t>
      </w:r>
      <w:r>
        <w:rPr>
          <w:rFonts w:eastAsia="等线" w:hint="eastAsia"/>
          <w:b/>
          <w:bCs/>
          <w:lang w:val="en-US" w:eastAsia="zh-CN"/>
        </w:rPr>
        <w:t>:</w:t>
      </w:r>
      <w:r w:rsidR="00E54F2B">
        <w:rPr>
          <w:rFonts w:eastAsia="等线" w:hint="eastAsia"/>
          <w:b/>
          <w:bCs/>
          <w:lang w:val="en-US" w:eastAsia="zh-CN"/>
        </w:rPr>
        <w:t xml:space="preserve"> </w:t>
      </w:r>
      <w:r w:rsidR="001A29EA" w:rsidRPr="001A29EA">
        <w:rPr>
          <w:rFonts w:eastAsia="等线"/>
          <w:b/>
          <w:bCs/>
          <w:lang w:val="en-US" w:eastAsia="zh-CN"/>
        </w:rPr>
        <w:t xml:space="preserve">If the prediction information generated by the </w:t>
      </w:r>
      <w:r w:rsidR="008C55C4" w:rsidRPr="008C55C4">
        <w:rPr>
          <w:rFonts w:eastAsia="等线"/>
          <w:b/>
          <w:bCs/>
          <w:lang w:val="en-US" w:eastAsia="zh-CN"/>
        </w:rPr>
        <w:t xml:space="preserve">initial </w:t>
      </w:r>
      <w:r w:rsidR="001A29EA" w:rsidRPr="001A29EA">
        <w:rPr>
          <w:rFonts w:eastAsia="等线"/>
          <w:b/>
          <w:bCs/>
          <w:lang w:val="en-US" w:eastAsia="zh-CN"/>
        </w:rPr>
        <w:t>source node is correct,</w:t>
      </w:r>
      <w:r w:rsidR="001A29EA">
        <w:rPr>
          <w:rFonts w:eastAsia="等线" w:hint="eastAsia"/>
          <w:b/>
          <w:bCs/>
          <w:lang w:val="en-US" w:eastAsia="zh-CN"/>
        </w:rPr>
        <w:t xml:space="preserve"> </w:t>
      </w:r>
      <w:r w:rsidR="004D44A2" w:rsidRPr="00B871AC">
        <w:rPr>
          <w:rFonts w:eastAsia="等线"/>
          <w:b/>
          <w:bCs/>
          <w:lang w:val="en-US" w:eastAsia="zh-CN"/>
        </w:rPr>
        <w:t>the intermediate hop</w:t>
      </w:r>
      <w:r w:rsidR="004D44A2">
        <w:rPr>
          <w:rFonts w:eastAsia="等线" w:hint="eastAsia"/>
          <w:b/>
          <w:bCs/>
          <w:lang w:val="en-US" w:eastAsia="zh-CN"/>
        </w:rPr>
        <w:t xml:space="preserve"> could </w:t>
      </w:r>
      <w:r w:rsidR="004D44A2" w:rsidRPr="004D44A2">
        <w:rPr>
          <w:rFonts w:eastAsia="等线"/>
          <w:b/>
          <w:bCs/>
          <w:lang w:val="en-US" w:eastAsia="zh-CN"/>
        </w:rPr>
        <w:t>update the multi-hop UE Trajectory Prediction</w:t>
      </w:r>
      <w:r w:rsidR="004D44A2">
        <w:rPr>
          <w:rFonts w:eastAsia="等线" w:hint="eastAsia"/>
          <w:b/>
          <w:bCs/>
          <w:lang w:val="en-US" w:eastAsia="zh-CN"/>
        </w:rPr>
        <w:t xml:space="preserve"> and transfer it to its next hop node. T</w:t>
      </w:r>
      <w:r w:rsidR="00B871AC">
        <w:rPr>
          <w:rFonts w:eastAsia="等线" w:hint="eastAsia"/>
          <w:b/>
          <w:bCs/>
          <w:lang w:val="en-US" w:eastAsia="zh-CN"/>
        </w:rPr>
        <w:t xml:space="preserve">he following </w:t>
      </w:r>
      <w:r w:rsidR="001A29EA">
        <w:rPr>
          <w:rFonts w:eastAsia="等线" w:hint="eastAsia"/>
          <w:b/>
          <w:bCs/>
          <w:lang w:val="en-US" w:eastAsia="zh-CN"/>
        </w:rPr>
        <w:t xml:space="preserve">updated </w:t>
      </w:r>
      <w:r w:rsidR="00B871AC">
        <w:rPr>
          <w:rFonts w:eastAsia="等线"/>
          <w:b/>
          <w:bCs/>
          <w:lang w:val="en-US" w:eastAsia="zh-CN"/>
        </w:rPr>
        <w:t>information</w:t>
      </w:r>
      <w:r w:rsidR="00B871AC">
        <w:rPr>
          <w:rFonts w:eastAsia="等线" w:hint="eastAsia"/>
          <w:b/>
          <w:bCs/>
          <w:lang w:val="en-US" w:eastAsia="zh-CN"/>
        </w:rPr>
        <w:t xml:space="preserve"> could be </w:t>
      </w:r>
      <w:r w:rsidR="00B871AC">
        <w:rPr>
          <w:rFonts w:eastAsia="等线"/>
          <w:b/>
          <w:bCs/>
          <w:lang w:val="en-US" w:eastAsia="zh-CN"/>
        </w:rPr>
        <w:t>include</w:t>
      </w:r>
      <w:r w:rsidR="00B871AC">
        <w:rPr>
          <w:rFonts w:eastAsia="等线" w:hint="eastAsia"/>
          <w:b/>
          <w:bCs/>
          <w:lang w:val="en-US" w:eastAsia="zh-CN"/>
        </w:rPr>
        <w:t xml:space="preserve">d in the </w:t>
      </w:r>
      <w:r w:rsidR="00B871AC" w:rsidRPr="00D5033D">
        <w:rPr>
          <w:rFonts w:eastAsia="等线"/>
          <w:b/>
          <w:bCs/>
          <w:lang w:val="en-US" w:eastAsia="zh-CN"/>
        </w:rPr>
        <w:t>multi-hop UE trajectory prediction</w:t>
      </w:r>
      <w:r w:rsidR="00B871AC">
        <w:rPr>
          <w:rFonts w:eastAsia="等线" w:hint="eastAsia"/>
          <w:b/>
          <w:bCs/>
          <w:lang w:val="en-US" w:eastAsia="zh-CN"/>
        </w:rPr>
        <w:t xml:space="preserve"> </w:t>
      </w:r>
      <w:r w:rsidR="00B871AC">
        <w:rPr>
          <w:rFonts w:eastAsia="等线"/>
          <w:b/>
          <w:bCs/>
          <w:lang w:val="en-US" w:eastAsia="zh-CN"/>
        </w:rPr>
        <w:t>transferred</w:t>
      </w:r>
      <w:r w:rsidR="00B871AC">
        <w:rPr>
          <w:rFonts w:eastAsia="等线" w:hint="eastAsia"/>
          <w:b/>
          <w:bCs/>
          <w:lang w:val="en-US" w:eastAsia="zh-CN"/>
        </w:rPr>
        <w:t xml:space="preserve"> by </w:t>
      </w:r>
      <w:r w:rsidR="00B871AC" w:rsidRPr="00B871AC">
        <w:rPr>
          <w:rFonts w:eastAsia="等线"/>
          <w:b/>
          <w:bCs/>
          <w:lang w:val="en-US" w:eastAsia="zh-CN"/>
        </w:rPr>
        <w:t>the intermediate hop node</w:t>
      </w:r>
      <w:r w:rsidR="00B871AC">
        <w:rPr>
          <w:rFonts w:eastAsia="等线" w:hint="eastAsia"/>
          <w:b/>
          <w:bCs/>
          <w:lang w:val="en-US" w:eastAsia="zh-CN"/>
        </w:rPr>
        <w:t>:</w:t>
      </w:r>
    </w:p>
    <w:p w14:paraId="03827E21" w14:textId="7856D872" w:rsidR="00B871AC" w:rsidRDefault="00B871AC" w:rsidP="00B871AC">
      <w:pPr>
        <w:numPr>
          <w:ilvl w:val="0"/>
          <w:numId w:val="6"/>
        </w:numPr>
        <w:tabs>
          <w:tab w:val="left" w:pos="420"/>
        </w:tabs>
        <w:jc w:val="both"/>
        <w:rPr>
          <w:rFonts w:eastAsia="等线"/>
          <w:b/>
          <w:bCs/>
          <w:lang w:eastAsia="zh-CN"/>
        </w:rPr>
      </w:pPr>
      <w:r>
        <w:rPr>
          <w:rFonts w:eastAsia="等线" w:hint="eastAsia"/>
          <w:b/>
          <w:bCs/>
          <w:lang w:eastAsia="zh-CN"/>
        </w:rPr>
        <w:t>Updated l</w:t>
      </w:r>
      <w:r w:rsidRPr="007E7A4F">
        <w:rPr>
          <w:rFonts w:eastAsia="等线" w:hint="eastAsia"/>
          <w:b/>
          <w:bCs/>
          <w:lang w:eastAsia="zh-CN"/>
        </w:rPr>
        <w:t xml:space="preserve">ist of cell </w:t>
      </w:r>
      <w:r w:rsidR="004D44A2">
        <w:rPr>
          <w:rFonts w:eastAsia="等线" w:hint="eastAsia"/>
          <w:b/>
          <w:bCs/>
          <w:lang w:eastAsia="zh-CN"/>
        </w:rPr>
        <w:t xml:space="preserve">IDs </w:t>
      </w:r>
      <w:r w:rsidRPr="007E7A4F">
        <w:rPr>
          <w:rFonts w:eastAsia="等线" w:hint="eastAsia"/>
          <w:b/>
          <w:bCs/>
          <w:lang w:eastAsia="zh-CN"/>
        </w:rPr>
        <w:t>where</w:t>
      </w:r>
      <w:r w:rsidRPr="00B871AC">
        <w:rPr>
          <w:rFonts w:eastAsia="等线"/>
          <w:b/>
          <w:bCs/>
          <w:lang w:eastAsia="zh-CN"/>
        </w:rPr>
        <w:t xml:space="preserve"> the UE is predicted to connect </w:t>
      </w:r>
      <w:r w:rsidR="004D44A2">
        <w:rPr>
          <w:rFonts w:eastAsia="等线" w:hint="eastAsia"/>
          <w:b/>
          <w:bCs/>
          <w:lang w:eastAsia="zh-CN"/>
        </w:rPr>
        <w:t xml:space="preserve">to </w:t>
      </w:r>
      <w:r w:rsidRPr="00B871AC">
        <w:rPr>
          <w:rFonts w:eastAsia="等线"/>
          <w:b/>
          <w:bCs/>
          <w:lang w:eastAsia="zh-CN"/>
        </w:rPr>
        <w:t>after it leaves from this intermediate hop node</w:t>
      </w:r>
      <w:r w:rsidR="004D44A2">
        <w:rPr>
          <w:rFonts w:eastAsia="等线" w:hint="eastAsia"/>
          <w:b/>
          <w:bCs/>
          <w:lang w:eastAsia="zh-CN"/>
        </w:rPr>
        <w:t xml:space="preserve"> </w:t>
      </w:r>
    </w:p>
    <w:p w14:paraId="53001061" w14:textId="589E6090" w:rsidR="00B871AC" w:rsidRDefault="00B871AC" w:rsidP="00B871AC">
      <w:pPr>
        <w:numPr>
          <w:ilvl w:val="0"/>
          <w:numId w:val="6"/>
        </w:numPr>
        <w:tabs>
          <w:tab w:val="left" w:pos="420"/>
        </w:tabs>
        <w:jc w:val="both"/>
        <w:rPr>
          <w:rFonts w:eastAsia="等线"/>
          <w:b/>
          <w:bCs/>
          <w:lang w:eastAsia="zh-CN"/>
        </w:rPr>
      </w:pPr>
      <w:r w:rsidRPr="007E7A4F">
        <w:rPr>
          <w:rFonts w:eastAsia="等线" w:hint="eastAsia"/>
          <w:b/>
          <w:bCs/>
          <w:lang w:eastAsia="zh-CN"/>
        </w:rPr>
        <w:t xml:space="preserve">Predicted Time UE Stays </w:t>
      </w:r>
      <w:r w:rsidR="004D44A2">
        <w:rPr>
          <w:rFonts w:eastAsia="等线" w:hint="eastAsia"/>
          <w:b/>
          <w:bCs/>
          <w:lang w:eastAsia="zh-CN"/>
        </w:rPr>
        <w:t>for each cell</w:t>
      </w:r>
      <w:r>
        <w:rPr>
          <w:rFonts w:eastAsia="等线" w:hint="eastAsia"/>
          <w:b/>
          <w:bCs/>
          <w:lang w:eastAsia="zh-CN"/>
        </w:rPr>
        <w:t xml:space="preserve"> in</w:t>
      </w:r>
      <w:r w:rsidR="004D44A2">
        <w:rPr>
          <w:rFonts w:eastAsia="等线" w:hint="eastAsia"/>
          <w:b/>
          <w:bCs/>
          <w:lang w:eastAsia="zh-CN"/>
        </w:rPr>
        <w:t>cluded in</w:t>
      </w:r>
      <w:r>
        <w:rPr>
          <w:rFonts w:eastAsia="等线" w:hint="eastAsia"/>
          <w:b/>
          <w:bCs/>
          <w:lang w:eastAsia="zh-CN"/>
        </w:rPr>
        <w:t xml:space="preserve"> the updated l</w:t>
      </w:r>
      <w:r w:rsidRPr="007E7A4F">
        <w:rPr>
          <w:rFonts w:eastAsia="等线" w:hint="eastAsia"/>
          <w:b/>
          <w:bCs/>
          <w:lang w:eastAsia="zh-CN"/>
        </w:rPr>
        <w:t>ist of cells</w:t>
      </w:r>
    </w:p>
    <w:p w14:paraId="6DB4CA7B" w14:textId="2A20DAC0" w:rsidR="00333C7B" w:rsidRDefault="00333C7B" w:rsidP="00B871AC">
      <w:pPr>
        <w:numPr>
          <w:ilvl w:val="0"/>
          <w:numId w:val="6"/>
        </w:numPr>
        <w:tabs>
          <w:tab w:val="left" w:pos="420"/>
        </w:tabs>
        <w:jc w:val="both"/>
        <w:rPr>
          <w:rFonts w:eastAsia="等线"/>
          <w:b/>
          <w:bCs/>
          <w:lang w:eastAsia="zh-CN"/>
        </w:rPr>
      </w:pPr>
      <w:r>
        <w:rPr>
          <w:rFonts w:eastAsia="等线" w:hint="eastAsia"/>
          <w:b/>
          <w:bCs/>
          <w:lang w:eastAsia="zh-CN"/>
        </w:rPr>
        <w:t xml:space="preserve">Additional information, e.g., </w:t>
      </w:r>
      <w:r w:rsidRPr="00797915">
        <w:rPr>
          <w:rFonts w:eastAsia="等线"/>
          <w:b/>
          <w:bCs/>
          <w:lang w:eastAsia="zh-CN"/>
        </w:rPr>
        <w:t xml:space="preserve">the generation time of the UE trajectory prediction or </w:t>
      </w:r>
      <w:r>
        <w:rPr>
          <w:rFonts w:eastAsia="等线" w:hint="eastAsia"/>
          <w:b/>
          <w:bCs/>
          <w:lang w:eastAsia="zh-CN"/>
        </w:rPr>
        <w:t>the updated</w:t>
      </w:r>
      <w:r w:rsidRPr="00797915">
        <w:rPr>
          <w:rFonts w:eastAsia="等线"/>
          <w:b/>
          <w:bCs/>
          <w:lang w:eastAsia="zh-CN"/>
        </w:rPr>
        <w:t xml:space="preserve"> </w:t>
      </w:r>
      <w:r w:rsidR="00AD56A4">
        <w:rPr>
          <w:rFonts w:eastAsia="等线" w:hint="eastAsia"/>
          <w:b/>
          <w:bCs/>
          <w:lang w:eastAsia="zh-CN"/>
        </w:rPr>
        <w:t xml:space="preserve">remaining </w:t>
      </w:r>
      <w:r>
        <w:rPr>
          <w:rFonts w:eastAsia="等线" w:hint="eastAsia"/>
          <w:b/>
          <w:bCs/>
          <w:lang w:eastAsia="zh-CN"/>
        </w:rPr>
        <w:t>time</w:t>
      </w:r>
      <w:r w:rsidRPr="00797915">
        <w:rPr>
          <w:rFonts w:eastAsia="等线"/>
          <w:b/>
          <w:bCs/>
          <w:lang w:eastAsia="zh-CN"/>
        </w:rPr>
        <w:t xml:space="preserve"> of validity</w:t>
      </w:r>
      <w:r>
        <w:rPr>
          <w:rFonts w:eastAsia="等线" w:hint="eastAsia"/>
          <w:b/>
          <w:bCs/>
          <w:lang w:eastAsia="zh-CN"/>
        </w:rPr>
        <w:t xml:space="preserve"> </w:t>
      </w:r>
      <w:r w:rsidR="00AD56A4" w:rsidRPr="00026EDB">
        <w:rPr>
          <w:rFonts w:eastAsia="等线"/>
          <w:b/>
          <w:bCs/>
          <w:lang w:val="en-US" w:eastAsia="zh-CN"/>
        </w:rPr>
        <w:t>period</w:t>
      </w:r>
    </w:p>
    <w:p w14:paraId="3FE486A2" w14:textId="6EBD347D" w:rsidR="000501A4" w:rsidRDefault="00CD4992" w:rsidP="00022659">
      <w:pPr>
        <w:tabs>
          <w:tab w:val="left" w:pos="420"/>
        </w:tabs>
        <w:jc w:val="both"/>
        <w:rPr>
          <w:rFonts w:eastAsia="等线"/>
          <w:b/>
          <w:bCs/>
          <w:lang w:eastAsia="zh-CN"/>
        </w:rPr>
      </w:pPr>
      <w:r>
        <w:rPr>
          <w:rFonts w:eastAsia="等线" w:hint="eastAsia"/>
          <w:b/>
          <w:bCs/>
          <w:lang w:val="en-US" w:eastAsia="zh-CN"/>
        </w:rPr>
        <w:t xml:space="preserve">Proposal </w:t>
      </w:r>
      <w:r w:rsidR="004F6A47">
        <w:rPr>
          <w:rFonts w:eastAsia="等线" w:hint="eastAsia"/>
          <w:b/>
          <w:bCs/>
          <w:lang w:val="en-US" w:eastAsia="zh-CN"/>
        </w:rPr>
        <w:t>5</w:t>
      </w:r>
      <w:r>
        <w:rPr>
          <w:rFonts w:eastAsia="等线" w:hint="eastAsia"/>
          <w:b/>
          <w:bCs/>
          <w:lang w:val="en-US" w:eastAsia="zh-CN"/>
        </w:rPr>
        <w:t xml:space="preserve">: The following </w:t>
      </w:r>
      <w:r w:rsidRPr="00CD4992">
        <w:rPr>
          <w:rFonts w:eastAsia="等线"/>
          <w:b/>
          <w:bCs/>
          <w:lang w:val="en-US" w:eastAsia="zh-CN"/>
        </w:rPr>
        <w:t>trigger</w:t>
      </w:r>
      <w:r>
        <w:rPr>
          <w:rFonts w:eastAsia="等线" w:hint="eastAsia"/>
          <w:b/>
          <w:bCs/>
          <w:lang w:val="en-US" w:eastAsia="zh-CN"/>
        </w:rPr>
        <w:t xml:space="preserve"> conditions could be considered for </w:t>
      </w:r>
      <w:r w:rsidRPr="00B871AC">
        <w:rPr>
          <w:rFonts w:eastAsia="等线"/>
          <w:b/>
          <w:bCs/>
          <w:lang w:val="en-US" w:eastAsia="zh-CN"/>
        </w:rPr>
        <w:t>the intermediate hop</w:t>
      </w:r>
      <w:r>
        <w:rPr>
          <w:rFonts w:eastAsia="等线" w:hint="eastAsia"/>
          <w:b/>
          <w:bCs/>
          <w:lang w:val="en-US" w:eastAsia="zh-CN"/>
        </w:rPr>
        <w:t xml:space="preserve"> to stop transferring </w:t>
      </w:r>
      <w:r w:rsidRPr="00CD4992">
        <w:rPr>
          <w:rFonts w:eastAsia="等线"/>
          <w:b/>
          <w:bCs/>
          <w:lang w:val="en-US" w:eastAsia="zh-CN"/>
        </w:rPr>
        <w:t>the prediction information</w:t>
      </w:r>
      <w:r>
        <w:rPr>
          <w:rFonts w:eastAsia="等线" w:hint="eastAsia"/>
          <w:b/>
          <w:bCs/>
          <w:lang w:val="en-US" w:eastAsia="zh-CN"/>
        </w:rPr>
        <w:t xml:space="preserve"> from the </w:t>
      </w:r>
      <w:r w:rsidR="008C55C4" w:rsidRPr="008C55C4">
        <w:rPr>
          <w:rFonts w:eastAsia="等线"/>
          <w:b/>
          <w:bCs/>
          <w:lang w:val="en-US" w:eastAsia="zh-CN"/>
        </w:rPr>
        <w:t>initial</w:t>
      </w:r>
      <w:r w:rsidR="008C55C4" w:rsidRPr="008C55C4">
        <w:rPr>
          <w:rFonts w:eastAsia="等线" w:hint="eastAsia"/>
          <w:b/>
          <w:bCs/>
          <w:lang w:val="en-US" w:eastAsia="zh-CN"/>
        </w:rPr>
        <w:t xml:space="preserve"> </w:t>
      </w:r>
      <w:r>
        <w:rPr>
          <w:rFonts w:eastAsia="等线" w:hint="eastAsia"/>
          <w:b/>
          <w:bCs/>
          <w:lang w:val="en-US" w:eastAsia="zh-CN"/>
        </w:rPr>
        <w:t xml:space="preserve">source node or </w:t>
      </w:r>
      <w:r w:rsidRPr="009E35BC">
        <w:rPr>
          <w:rFonts w:eastAsia="等线"/>
          <w:b/>
          <w:bCs/>
          <w:lang w:eastAsia="zh-CN"/>
        </w:rPr>
        <w:t>generate new prediction information</w:t>
      </w:r>
      <w:r>
        <w:rPr>
          <w:rFonts w:eastAsia="等线" w:hint="eastAsia"/>
          <w:b/>
          <w:bCs/>
          <w:lang w:eastAsia="zh-CN"/>
        </w:rPr>
        <w:t>:</w:t>
      </w:r>
    </w:p>
    <w:p w14:paraId="4D6BD83E" w14:textId="6C23531A" w:rsidR="00CD4992" w:rsidRDefault="00CD4992" w:rsidP="00CD4992">
      <w:pPr>
        <w:numPr>
          <w:ilvl w:val="0"/>
          <w:numId w:val="6"/>
        </w:numPr>
        <w:tabs>
          <w:tab w:val="left" w:pos="420"/>
        </w:tabs>
        <w:jc w:val="both"/>
        <w:rPr>
          <w:rFonts w:eastAsia="等线"/>
          <w:b/>
          <w:bCs/>
          <w:lang w:eastAsia="zh-CN"/>
        </w:rPr>
      </w:pPr>
      <w:r>
        <w:rPr>
          <w:rFonts w:eastAsia="等线" w:hint="eastAsia"/>
          <w:b/>
          <w:bCs/>
          <w:lang w:eastAsia="zh-CN"/>
        </w:rPr>
        <w:t>T</w:t>
      </w:r>
      <w:r w:rsidRPr="00CD4992">
        <w:rPr>
          <w:rFonts w:eastAsia="等线" w:hint="eastAsia"/>
          <w:b/>
          <w:bCs/>
          <w:lang w:eastAsia="zh-CN"/>
        </w:rPr>
        <w:t xml:space="preserve">he prediction information </w:t>
      </w:r>
      <w:r w:rsidRPr="00CD4992">
        <w:rPr>
          <w:rFonts w:eastAsia="等线"/>
          <w:b/>
          <w:bCs/>
          <w:lang w:eastAsia="zh-CN"/>
        </w:rPr>
        <w:t xml:space="preserve">generated by the </w:t>
      </w:r>
      <w:r w:rsidR="008C55C4" w:rsidRPr="008C55C4">
        <w:rPr>
          <w:rFonts w:eastAsia="等线"/>
          <w:b/>
          <w:bCs/>
          <w:lang w:eastAsia="zh-CN"/>
        </w:rPr>
        <w:t xml:space="preserve">initial </w:t>
      </w:r>
      <w:r w:rsidRPr="00CD4992">
        <w:rPr>
          <w:rFonts w:eastAsia="等线"/>
          <w:b/>
          <w:bCs/>
          <w:lang w:eastAsia="zh-CN"/>
        </w:rPr>
        <w:t>source node</w:t>
      </w:r>
      <w:r w:rsidRPr="00CD4992">
        <w:rPr>
          <w:rFonts w:eastAsia="等线" w:hint="eastAsia"/>
          <w:b/>
          <w:bCs/>
          <w:lang w:eastAsia="zh-CN"/>
        </w:rPr>
        <w:t xml:space="preserve"> </w:t>
      </w:r>
      <w:r w:rsidR="00F224FD" w:rsidRPr="00F224FD">
        <w:rPr>
          <w:rFonts w:eastAsia="等线"/>
          <w:b/>
          <w:bCs/>
          <w:lang w:eastAsia="zh-CN"/>
        </w:rPr>
        <w:t>is inconsistent with</w:t>
      </w:r>
      <w:r w:rsidRPr="00CD4992">
        <w:rPr>
          <w:rFonts w:eastAsia="等线" w:hint="eastAsia"/>
          <w:b/>
          <w:bCs/>
          <w:lang w:eastAsia="zh-CN"/>
        </w:rPr>
        <w:t xml:space="preserve"> the actual UE trajectory</w:t>
      </w:r>
    </w:p>
    <w:p w14:paraId="61B5D8A9" w14:textId="6E23B95B" w:rsidR="00CD4992" w:rsidRPr="00CD4992" w:rsidRDefault="00CD4992" w:rsidP="00CD4992">
      <w:pPr>
        <w:numPr>
          <w:ilvl w:val="0"/>
          <w:numId w:val="6"/>
        </w:numPr>
        <w:tabs>
          <w:tab w:val="left" w:pos="420"/>
        </w:tabs>
        <w:jc w:val="both"/>
        <w:rPr>
          <w:rFonts w:eastAsia="等线"/>
          <w:b/>
          <w:bCs/>
          <w:lang w:eastAsia="zh-CN"/>
        </w:rPr>
      </w:pPr>
      <w:r>
        <w:rPr>
          <w:rFonts w:eastAsia="等线"/>
          <w:b/>
          <w:bCs/>
          <w:lang w:eastAsia="zh-CN"/>
        </w:rPr>
        <w:t>T</w:t>
      </w:r>
      <w:r>
        <w:rPr>
          <w:rFonts w:eastAsia="等线" w:hint="eastAsia"/>
          <w:b/>
          <w:bCs/>
          <w:lang w:eastAsia="zh-CN"/>
        </w:rPr>
        <w:t xml:space="preserve">he </w:t>
      </w:r>
      <w:r w:rsidRPr="009E35BC">
        <w:rPr>
          <w:rFonts w:eastAsia="等线"/>
          <w:b/>
          <w:bCs/>
          <w:lang w:val="en-US" w:eastAsia="zh-CN"/>
        </w:rPr>
        <w:t xml:space="preserve">validity </w:t>
      </w:r>
      <w:r w:rsidRPr="00813287">
        <w:rPr>
          <w:rFonts w:eastAsia="等线"/>
          <w:b/>
          <w:bCs/>
          <w:lang w:val="en-US" w:eastAsia="zh-CN"/>
        </w:rPr>
        <w:t>period</w:t>
      </w:r>
      <w:r w:rsidRPr="009E35BC">
        <w:rPr>
          <w:rFonts w:eastAsia="等线"/>
          <w:b/>
          <w:bCs/>
          <w:lang w:val="en-US" w:eastAsia="zh-CN"/>
        </w:rPr>
        <w:t xml:space="preserve"> of the prediction information</w:t>
      </w:r>
      <w:r>
        <w:rPr>
          <w:rFonts w:eastAsia="等线" w:hint="eastAsia"/>
          <w:b/>
          <w:bCs/>
          <w:lang w:val="en-US" w:eastAsia="zh-CN"/>
        </w:rPr>
        <w:t xml:space="preserve"> </w:t>
      </w:r>
      <w:r w:rsidR="00F309C5" w:rsidRPr="00F309C5">
        <w:rPr>
          <w:rFonts w:eastAsia="等线"/>
          <w:b/>
          <w:bCs/>
          <w:lang w:eastAsia="zh-CN"/>
        </w:rPr>
        <w:t>has expired</w:t>
      </w:r>
    </w:p>
    <w:p w14:paraId="26C2E1B0" w14:textId="1019A712" w:rsidR="00CB4388" w:rsidRDefault="00AA5B6B" w:rsidP="00022659">
      <w:pPr>
        <w:tabs>
          <w:tab w:val="left" w:pos="420"/>
        </w:tabs>
        <w:jc w:val="both"/>
        <w:rPr>
          <w:rFonts w:eastAsia="等线"/>
          <w:b/>
          <w:bCs/>
          <w:lang w:val="en-US" w:eastAsia="zh-CN"/>
        </w:rPr>
      </w:pPr>
      <w:r>
        <w:rPr>
          <w:rFonts w:eastAsia="等线" w:hint="eastAsia"/>
          <w:lang w:val="en-US" w:eastAsia="zh-CN"/>
        </w:rPr>
        <w:t xml:space="preserve">If the </w:t>
      </w:r>
      <w:r w:rsidRPr="00AA5B6B">
        <w:rPr>
          <w:rFonts w:eastAsia="等线"/>
          <w:lang w:val="en-US" w:eastAsia="zh-CN"/>
        </w:rPr>
        <w:t xml:space="preserve">prediction information generated by the </w:t>
      </w:r>
      <w:r w:rsidR="008C55C4" w:rsidRPr="008C55C4">
        <w:rPr>
          <w:rFonts w:eastAsia="等线"/>
          <w:lang w:val="en-US" w:eastAsia="zh-CN"/>
        </w:rPr>
        <w:t xml:space="preserve">initial </w:t>
      </w:r>
      <w:r w:rsidRPr="00AA5B6B">
        <w:rPr>
          <w:rFonts w:eastAsia="等线"/>
          <w:lang w:val="en-US" w:eastAsia="zh-CN"/>
        </w:rPr>
        <w:t>source node is inconsistent with the actual UE trajectory</w:t>
      </w:r>
      <w:r>
        <w:rPr>
          <w:rFonts w:eastAsia="等线" w:hint="eastAsia"/>
          <w:lang w:val="en-US" w:eastAsia="zh-CN"/>
        </w:rPr>
        <w:t xml:space="preserve"> or the </w:t>
      </w:r>
      <w:r w:rsidRPr="00AA5B6B">
        <w:rPr>
          <w:rFonts w:eastAsia="等线"/>
          <w:lang w:val="en-US" w:eastAsia="zh-CN"/>
        </w:rPr>
        <w:t>validity period of the prediction information has expired</w:t>
      </w:r>
      <w:r w:rsidR="006D6264">
        <w:rPr>
          <w:rFonts w:eastAsia="等线" w:hint="eastAsia"/>
          <w:lang w:val="en-US" w:eastAsia="zh-CN"/>
        </w:rPr>
        <w:t xml:space="preserve">, the </w:t>
      </w:r>
      <w:r w:rsidR="006D6264" w:rsidRPr="00FA3CBA">
        <w:rPr>
          <w:rFonts w:eastAsia="等线"/>
          <w:lang w:val="en-US" w:eastAsia="zh-CN"/>
        </w:rPr>
        <w:t>intermediate hop node</w:t>
      </w:r>
      <w:r w:rsidR="006D6264">
        <w:rPr>
          <w:rFonts w:eastAsia="等线" w:hint="eastAsia"/>
          <w:lang w:val="en-US" w:eastAsia="zh-CN"/>
        </w:rPr>
        <w:t xml:space="preserve"> could </w:t>
      </w:r>
      <w:r w:rsidR="006D6264" w:rsidRPr="006D6264">
        <w:rPr>
          <w:rFonts w:eastAsia="等线"/>
          <w:lang w:val="en-US" w:eastAsia="zh-CN"/>
        </w:rPr>
        <w:t>generate new prediction information (if it is deployed with the AI/ML model for multi-hop UE trajectory prediction) and transfer the new prediction information to its next hop node</w:t>
      </w:r>
      <w:r w:rsidR="006D6264">
        <w:rPr>
          <w:rFonts w:eastAsia="等线" w:hint="eastAsia"/>
          <w:lang w:val="en-US" w:eastAsia="zh-CN"/>
        </w:rPr>
        <w:t xml:space="preserve">. </w:t>
      </w:r>
      <w:r w:rsidR="00CB4388" w:rsidRPr="00FA3CBA">
        <w:rPr>
          <w:rFonts w:eastAsia="等线"/>
          <w:lang w:val="en-US" w:eastAsia="zh-CN"/>
        </w:rPr>
        <w:t>I</w:t>
      </w:r>
      <w:r w:rsidR="00CB4388" w:rsidRPr="00FA3CBA">
        <w:rPr>
          <w:rFonts w:eastAsia="等线" w:hint="eastAsia"/>
          <w:lang w:val="en-US" w:eastAsia="zh-CN"/>
        </w:rPr>
        <w:t xml:space="preserve">n this case, we think it is </w:t>
      </w:r>
      <w:r w:rsidR="00CB4388" w:rsidRPr="00FA3CBA">
        <w:rPr>
          <w:rFonts w:eastAsia="等线"/>
          <w:lang w:eastAsia="zh-CN"/>
        </w:rPr>
        <w:t>beneficial</w:t>
      </w:r>
      <w:r w:rsidR="00CB4388" w:rsidRPr="00FA3CBA">
        <w:rPr>
          <w:rFonts w:eastAsia="等线" w:hint="eastAsia"/>
          <w:lang w:val="en-US" w:eastAsia="zh-CN"/>
        </w:rPr>
        <w:t xml:space="preserve"> for the </w:t>
      </w:r>
      <w:r w:rsidR="008C55C4" w:rsidRPr="008C55C4">
        <w:rPr>
          <w:rFonts w:eastAsia="等线"/>
          <w:lang w:val="en-US" w:eastAsia="zh-CN"/>
        </w:rPr>
        <w:t>initial</w:t>
      </w:r>
      <w:r w:rsidR="008C55C4" w:rsidRPr="008C55C4">
        <w:rPr>
          <w:rFonts w:eastAsia="等线" w:hint="eastAsia"/>
          <w:lang w:val="en-US" w:eastAsia="zh-CN"/>
        </w:rPr>
        <w:t xml:space="preserve"> </w:t>
      </w:r>
      <w:r w:rsidR="00CB4388" w:rsidRPr="00FA3CBA">
        <w:rPr>
          <w:rFonts w:eastAsia="等线" w:hint="eastAsia"/>
          <w:lang w:val="en-US" w:eastAsia="zh-CN"/>
        </w:rPr>
        <w:t xml:space="preserve">source node to </w:t>
      </w:r>
      <w:r w:rsidR="00CB4388" w:rsidRPr="00FA3CBA">
        <w:rPr>
          <w:rFonts w:eastAsia="等线"/>
          <w:lang w:eastAsia="zh-CN"/>
        </w:rPr>
        <w:t>receive</w:t>
      </w:r>
      <w:r w:rsidR="00CB4388" w:rsidRPr="00FA3CBA">
        <w:rPr>
          <w:rFonts w:eastAsia="等线" w:hint="eastAsia"/>
          <w:lang w:val="en-US" w:eastAsia="zh-CN"/>
        </w:rPr>
        <w:t xml:space="preserve"> feedback from </w:t>
      </w:r>
      <w:r w:rsidR="00CB4388" w:rsidRPr="00FA3CBA">
        <w:rPr>
          <w:rFonts w:eastAsia="等线" w:hint="eastAsia"/>
          <w:lang w:eastAsia="zh-CN"/>
        </w:rPr>
        <w:t xml:space="preserve">the </w:t>
      </w:r>
      <w:r w:rsidR="00CB4388" w:rsidRPr="00FA3CBA">
        <w:rPr>
          <w:rFonts w:eastAsia="等线"/>
          <w:lang w:val="en-US" w:eastAsia="zh-CN"/>
        </w:rPr>
        <w:t>intermediate hop node</w:t>
      </w:r>
      <w:r w:rsidR="00CB4388" w:rsidRPr="00FA3CBA">
        <w:rPr>
          <w:rFonts w:eastAsia="等线" w:hint="eastAsia"/>
          <w:lang w:val="en-US" w:eastAsia="zh-CN"/>
        </w:rPr>
        <w:t xml:space="preserve"> about the actual next hop target node after the UE leaves this </w:t>
      </w:r>
      <w:r w:rsidR="00CB4388" w:rsidRPr="00FA3CBA">
        <w:rPr>
          <w:rFonts w:eastAsia="等线"/>
          <w:lang w:val="en-US" w:eastAsia="zh-CN"/>
        </w:rPr>
        <w:t>intermediate hop node</w:t>
      </w:r>
      <w:r w:rsidR="006D6264">
        <w:rPr>
          <w:rFonts w:eastAsia="等线" w:hint="eastAsia"/>
          <w:lang w:val="en-US" w:eastAsia="zh-CN"/>
        </w:rPr>
        <w:t xml:space="preserve">, since the </w:t>
      </w:r>
      <w:r w:rsidR="006D6264" w:rsidRPr="00FA3CBA">
        <w:rPr>
          <w:rFonts w:eastAsia="等线" w:hint="eastAsia"/>
          <w:lang w:val="en-US" w:eastAsia="zh-CN"/>
        </w:rPr>
        <w:t>feedback</w:t>
      </w:r>
      <w:r w:rsidR="006D6264">
        <w:rPr>
          <w:rFonts w:eastAsia="等线" w:hint="eastAsia"/>
          <w:lang w:val="en-US" w:eastAsia="zh-CN"/>
        </w:rPr>
        <w:t xml:space="preserve"> information could help the </w:t>
      </w:r>
      <w:r w:rsidR="008C55C4" w:rsidRPr="008C55C4">
        <w:rPr>
          <w:rFonts w:eastAsia="等线"/>
          <w:lang w:val="en-US" w:eastAsia="zh-CN"/>
        </w:rPr>
        <w:t>initial</w:t>
      </w:r>
      <w:r w:rsidR="008C55C4" w:rsidRPr="008C55C4">
        <w:rPr>
          <w:rFonts w:eastAsia="等线" w:hint="eastAsia"/>
          <w:lang w:val="en-US" w:eastAsia="zh-CN"/>
        </w:rPr>
        <w:t xml:space="preserve"> </w:t>
      </w:r>
      <w:r w:rsidR="006D6264">
        <w:rPr>
          <w:rFonts w:eastAsia="等线" w:hint="eastAsia"/>
          <w:lang w:val="en-US" w:eastAsia="zh-CN"/>
        </w:rPr>
        <w:t xml:space="preserve">source node to retrain </w:t>
      </w:r>
      <w:r w:rsidR="006D6264" w:rsidRPr="006D6264">
        <w:rPr>
          <w:rFonts w:eastAsia="等线"/>
          <w:lang w:val="en-US" w:eastAsia="zh-CN"/>
        </w:rPr>
        <w:t>the AI/ML model</w:t>
      </w:r>
      <w:r w:rsidR="006D6264">
        <w:rPr>
          <w:rFonts w:eastAsia="等线" w:hint="eastAsia"/>
          <w:lang w:val="en-US" w:eastAsia="zh-CN"/>
        </w:rPr>
        <w:t>.</w:t>
      </w:r>
    </w:p>
    <w:p w14:paraId="1EB5E4C3" w14:textId="16797D27" w:rsidR="00B23CF8" w:rsidRDefault="009E35BC" w:rsidP="00022659">
      <w:pPr>
        <w:tabs>
          <w:tab w:val="left" w:pos="420"/>
        </w:tabs>
        <w:jc w:val="both"/>
        <w:rPr>
          <w:rFonts w:eastAsia="等线"/>
          <w:b/>
          <w:bCs/>
          <w:lang w:eastAsia="zh-CN"/>
        </w:rPr>
      </w:pPr>
      <w:r>
        <w:rPr>
          <w:rFonts w:eastAsia="等线" w:hint="eastAsia"/>
          <w:b/>
          <w:bCs/>
          <w:lang w:val="en-US" w:eastAsia="zh-CN"/>
        </w:rPr>
        <w:t xml:space="preserve">Proposal </w:t>
      </w:r>
      <w:r w:rsidR="004F6A47">
        <w:rPr>
          <w:rFonts w:eastAsia="等线" w:hint="eastAsia"/>
          <w:b/>
          <w:bCs/>
          <w:lang w:val="en-US" w:eastAsia="zh-CN"/>
        </w:rPr>
        <w:t>6</w:t>
      </w:r>
      <w:r>
        <w:rPr>
          <w:rFonts w:eastAsia="等线" w:hint="eastAsia"/>
          <w:b/>
          <w:bCs/>
          <w:lang w:val="en-US" w:eastAsia="zh-CN"/>
        </w:rPr>
        <w:t xml:space="preserve">: </w:t>
      </w:r>
      <w:r w:rsidRPr="009E35BC">
        <w:rPr>
          <w:rFonts w:eastAsia="等线"/>
          <w:b/>
          <w:bCs/>
          <w:lang w:val="en-US" w:eastAsia="zh-CN"/>
        </w:rPr>
        <w:t xml:space="preserve">If the </w:t>
      </w:r>
      <w:r w:rsidR="00B23CF8" w:rsidRPr="00B23CF8">
        <w:rPr>
          <w:rFonts w:eastAsia="等线"/>
          <w:b/>
          <w:bCs/>
          <w:lang w:val="en-US" w:eastAsia="zh-CN"/>
        </w:rPr>
        <w:t>intermediate hop node</w:t>
      </w:r>
      <w:r w:rsidR="00B23CF8">
        <w:rPr>
          <w:rFonts w:eastAsia="等线" w:hint="eastAsia"/>
          <w:b/>
          <w:bCs/>
          <w:lang w:val="en-US" w:eastAsia="zh-CN"/>
        </w:rPr>
        <w:t xml:space="preserve"> </w:t>
      </w:r>
      <w:r w:rsidR="00B23CF8" w:rsidRPr="00B23CF8">
        <w:rPr>
          <w:rFonts w:eastAsia="等线"/>
          <w:b/>
          <w:bCs/>
          <w:lang w:val="en-US" w:eastAsia="zh-CN"/>
        </w:rPr>
        <w:t>generate</w:t>
      </w:r>
      <w:r w:rsidR="00B23CF8">
        <w:rPr>
          <w:rFonts w:eastAsia="等线" w:hint="eastAsia"/>
          <w:b/>
          <w:bCs/>
          <w:lang w:val="en-US" w:eastAsia="zh-CN"/>
        </w:rPr>
        <w:t>s</w:t>
      </w:r>
      <w:r w:rsidR="00B23CF8" w:rsidRPr="00B23CF8">
        <w:rPr>
          <w:rFonts w:eastAsia="等线"/>
          <w:b/>
          <w:bCs/>
          <w:lang w:val="en-US" w:eastAsia="zh-CN"/>
        </w:rPr>
        <w:t xml:space="preserve"> new prediction information (if it is deployed with the AI/ML model for multi-hop UE trajectory prediction)</w:t>
      </w:r>
      <w:r w:rsidR="00B23CF8">
        <w:rPr>
          <w:rFonts w:eastAsia="等线" w:hint="eastAsia"/>
          <w:b/>
          <w:bCs/>
          <w:lang w:val="en-US" w:eastAsia="zh-CN"/>
        </w:rPr>
        <w:t xml:space="preserve"> to replace the </w:t>
      </w:r>
      <w:r w:rsidR="00B23CF8">
        <w:rPr>
          <w:rFonts w:eastAsia="等线"/>
          <w:b/>
          <w:bCs/>
          <w:lang w:val="en-US" w:eastAsia="zh-CN"/>
        </w:rPr>
        <w:t>initial</w:t>
      </w:r>
      <w:r w:rsidR="00B23CF8">
        <w:rPr>
          <w:rFonts w:eastAsia="等线" w:hint="eastAsia"/>
          <w:b/>
          <w:bCs/>
          <w:lang w:val="en-US" w:eastAsia="zh-CN"/>
        </w:rPr>
        <w:t xml:space="preserve"> </w:t>
      </w:r>
      <w:r w:rsidR="00B23CF8" w:rsidRPr="00B23CF8">
        <w:rPr>
          <w:rFonts w:eastAsia="等线"/>
          <w:b/>
          <w:bCs/>
          <w:lang w:val="en-US" w:eastAsia="zh-CN"/>
        </w:rPr>
        <w:t>prediction information</w:t>
      </w:r>
      <w:r w:rsidR="00B23CF8">
        <w:rPr>
          <w:rFonts w:eastAsia="等线" w:hint="eastAsia"/>
          <w:b/>
          <w:bCs/>
          <w:lang w:val="en-US" w:eastAsia="zh-CN"/>
        </w:rPr>
        <w:t xml:space="preserve"> from the </w:t>
      </w:r>
      <w:r w:rsidR="008C55C4" w:rsidRPr="008C55C4">
        <w:rPr>
          <w:rFonts w:eastAsia="等线"/>
          <w:b/>
          <w:bCs/>
          <w:lang w:val="en-US" w:eastAsia="zh-CN"/>
        </w:rPr>
        <w:t>initial</w:t>
      </w:r>
      <w:r w:rsidR="008C55C4" w:rsidRPr="008C55C4">
        <w:rPr>
          <w:rFonts w:eastAsia="等线" w:hint="eastAsia"/>
          <w:b/>
          <w:bCs/>
          <w:lang w:val="en-US" w:eastAsia="zh-CN"/>
        </w:rPr>
        <w:t xml:space="preserve"> </w:t>
      </w:r>
      <w:r w:rsidR="00B23CF8">
        <w:rPr>
          <w:rFonts w:eastAsia="等线" w:hint="eastAsia"/>
          <w:b/>
          <w:bCs/>
          <w:lang w:val="en-US" w:eastAsia="zh-CN"/>
        </w:rPr>
        <w:t xml:space="preserve">source node, </w:t>
      </w:r>
      <w:r w:rsidR="00B23CF8" w:rsidRPr="009E35BC">
        <w:rPr>
          <w:rFonts w:eastAsia="等线"/>
          <w:b/>
          <w:bCs/>
          <w:lang w:val="en-US" w:eastAsia="zh-CN"/>
        </w:rPr>
        <w:t>the intermediate hop node</w:t>
      </w:r>
      <w:r w:rsidR="00B23CF8" w:rsidRPr="009E35BC">
        <w:t xml:space="preserve"> </w:t>
      </w:r>
      <w:r w:rsidR="00B23CF8" w:rsidRPr="009E35BC">
        <w:rPr>
          <w:rFonts w:eastAsia="等线"/>
          <w:b/>
          <w:bCs/>
          <w:lang w:val="en-US" w:eastAsia="zh-CN"/>
        </w:rPr>
        <w:t>could</w:t>
      </w:r>
      <w:r w:rsidR="00B23CF8">
        <w:rPr>
          <w:rFonts w:eastAsia="等线" w:hint="eastAsia"/>
          <w:b/>
          <w:bCs/>
          <w:lang w:val="en-US" w:eastAsia="zh-CN"/>
        </w:rPr>
        <w:t xml:space="preserve"> </w:t>
      </w:r>
      <w:r w:rsidR="00B23CF8" w:rsidRPr="001903B1">
        <w:rPr>
          <w:rFonts w:eastAsia="等线"/>
          <w:b/>
          <w:bCs/>
          <w:lang w:eastAsia="zh-CN"/>
        </w:rPr>
        <w:t xml:space="preserve">send the feedback to the </w:t>
      </w:r>
      <w:r w:rsidR="008C55C4" w:rsidRPr="008C55C4">
        <w:rPr>
          <w:rFonts w:eastAsia="等线"/>
          <w:b/>
          <w:bCs/>
          <w:lang w:eastAsia="zh-CN"/>
        </w:rPr>
        <w:t xml:space="preserve">initial </w:t>
      </w:r>
      <w:r w:rsidR="00B23CF8" w:rsidRPr="001903B1">
        <w:rPr>
          <w:rFonts w:eastAsia="等线"/>
          <w:b/>
          <w:bCs/>
          <w:lang w:eastAsia="zh-CN"/>
        </w:rPr>
        <w:t>source node</w:t>
      </w:r>
      <w:r w:rsidR="00B23CF8">
        <w:rPr>
          <w:rFonts w:eastAsia="等线" w:hint="eastAsia"/>
          <w:b/>
          <w:bCs/>
          <w:lang w:eastAsia="zh-CN"/>
        </w:rPr>
        <w:t xml:space="preserve"> </w:t>
      </w:r>
      <w:r w:rsidR="00B23CF8" w:rsidRPr="009E35BC">
        <w:rPr>
          <w:rFonts w:eastAsia="等线"/>
          <w:b/>
          <w:bCs/>
          <w:lang w:val="en-US" w:eastAsia="zh-CN"/>
        </w:rPr>
        <w:t>about the actual next hop target node after the UE leaves this intermediate hop node</w:t>
      </w:r>
      <w:r w:rsidR="00B23CF8">
        <w:rPr>
          <w:rFonts w:eastAsia="等线" w:hint="eastAsia"/>
          <w:b/>
          <w:bCs/>
          <w:lang w:eastAsia="zh-CN"/>
        </w:rPr>
        <w:t>.</w:t>
      </w:r>
    </w:p>
    <w:p w14:paraId="7887FE88" w14:textId="2A2DF742" w:rsidR="009031B0" w:rsidRPr="008155A6" w:rsidRDefault="009031B0" w:rsidP="009031B0">
      <w:pPr>
        <w:pStyle w:val="20"/>
        <w:spacing w:before="360"/>
        <w:rPr>
          <w:sz w:val="28"/>
          <w:szCs w:val="28"/>
          <w:lang w:val="en-US" w:eastAsia="zh-CN"/>
        </w:rPr>
      </w:pPr>
      <w:r>
        <w:rPr>
          <w:rFonts w:hint="eastAsia"/>
          <w:sz w:val="28"/>
          <w:szCs w:val="28"/>
          <w:lang w:val="en-US" w:eastAsia="zh-CN"/>
        </w:rPr>
        <w:t>2.</w:t>
      </w:r>
      <w:r w:rsidR="005F57A2">
        <w:rPr>
          <w:rFonts w:hint="eastAsia"/>
          <w:sz w:val="28"/>
          <w:szCs w:val="28"/>
          <w:lang w:val="en-US" w:eastAsia="zh-CN"/>
        </w:rPr>
        <w:t>2</w:t>
      </w:r>
      <w:r>
        <w:rPr>
          <w:rFonts w:hint="eastAsia"/>
          <w:sz w:val="28"/>
          <w:szCs w:val="28"/>
          <w:lang w:val="en-US" w:eastAsia="zh-CN"/>
        </w:rPr>
        <w:t xml:space="preserve"> M</w:t>
      </w:r>
      <w:r w:rsidRPr="009031B0">
        <w:rPr>
          <w:sz w:val="28"/>
          <w:szCs w:val="28"/>
          <w:lang w:val="en-US" w:eastAsia="zh-CN"/>
        </w:rPr>
        <w:t>e</w:t>
      </w:r>
      <w:r w:rsidR="00C2509E">
        <w:rPr>
          <w:rFonts w:hint="eastAsia"/>
          <w:sz w:val="28"/>
          <w:szCs w:val="28"/>
          <w:lang w:val="en-US" w:eastAsia="zh-CN"/>
        </w:rPr>
        <w:t>a</w:t>
      </w:r>
      <w:r w:rsidRPr="009031B0">
        <w:rPr>
          <w:sz w:val="28"/>
          <w:szCs w:val="28"/>
          <w:lang w:val="en-US" w:eastAsia="zh-CN"/>
        </w:rPr>
        <w:t xml:space="preserve">sured </w:t>
      </w:r>
      <w:r w:rsidR="009F0DDD">
        <w:rPr>
          <w:rFonts w:hint="eastAsia"/>
          <w:sz w:val="28"/>
          <w:szCs w:val="28"/>
          <w:lang w:val="en-US" w:eastAsia="zh-CN"/>
        </w:rPr>
        <w:t>feedback</w:t>
      </w:r>
      <w:r w:rsidRPr="009031B0">
        <w:rPr>
          <w:sz w:val="28"/>
          <w:szCs w:val="28"/>
          <w:lang w:val="en-US" w:eastAsia="zh-CN"/>
        </w:rPr>
        <w:t xml:space="preserve"> collection</w:t>
      </w:r>
    </w:p>
    <w:p w14:paraId="0A6CD795" w14:textId="202D1D58" w:rsidR="00A2513C" w:rsidRDefault="00A2513C" w:rsidP="0052419E">
      <w:pPr>
        <w:jc w:val="both"/>
        <w:rPr>
          <w:rFonts w:eastAsia="等线"/>
          <w:u w:val="single"/>
          <w:lang w:val="en-US" w:eastAsia="zh-CN"/>
        </w:rPr>
      </w:pPr>
      <w:r w:rsidRPr="00A2513C">
        <w:rPr>
          <w:rFonts w:eastAsia="等线" w:hint="eastAsia"/>
          <w:u w:val="single"/>
          <w:lang w:val="en-US" w:eastAsia="zh-CN"/>
        </w:rPr>
        <w:t>H</w:t>
      </w:r>
      <w:r w:rsidRPr="00A2513C">
        <w:rPr>
          <w:rFonts w:eastAsia="等线"/>
          <w:u w:val="single"/>
          <w:lang w:val="en-US" w:eastAsia="zh-CN"/>
        </w:rPr>
        <w:t>ow to transfer measurement feedback</w:t>
      </w:r>
    </w:p>
    <w:p w14:paraId="19C3728F" w14:textId="7A0E9B75" w:rsidR="00583D27" w:rsidRPr="00A2513C" w:rsidRDefault="00583D27" w:rsidP="0052419E">
      <w:pPr>
        <w:jc w:val="both"/>
        <w:rPr>
          <w:rFonts w:eastAsia="等线"/>
          <w:u w:val="single"/>
          <w:lang w:val="en-US" w:eastAsia="zh-CN"/>
        </w:rPr>
      </w:pPr>
      <w:r w:rsidRPr="00253BEA">
        <w:rPr>
          <w:rFonts w:asciiTheme="minorHAnsi" w:hAnsiTheme="minorHAnsi" w:cstheme="minorHAnsi"/>
          <w:bCs/>
          <w:i/>
          <w:iCs/>
          <w:color w:val="008000"/>
          <w:sz w:val="18"/>
          <w:szCs w:val="18"/>
        </w:rPr>
        <w:t>Option1: Parallel transmission from each hop gNB to the initial source gNB (i.e., Node2 to Node1, Node3 to Node1)</w:t>
      </w:r>
    </w:p>
    <w:p w14:paraId="080881F5" w14:textId="78AFF87B" w:rsidR="00333C7B" w:rsidRPr="00DA5D6E" w:rsidRDefault="0052419E" w:rsidP="0052419E">
      <w:pPr>
        <w:jc w:val="both"/>
        <w:rPr>
          <w:rFonts w:asciiTheme="minorHAnsi" w:hAnsiTheme="minorHAnsi" w:cstheme="minorHAnsi"/>
          <w:bCs/>
          <w:i/>
          <w:iCs/>
          <w:color w:val="0000FF"/>
        </w:rPr>
      </w:pPr>
      <w:r>
        <w:rPr>
          <w:rFonts w:eastAsia="等线"/>
          <w:lang w:val="en-US" w:eastAsia="zh-CN"/>
        </w:rPr>
        <w:t>R</w:t>
      </w:r>
      <w:r>
        <w:rPr>
          <w:rFonts w:eastAsia="等线" w:hint="eastAsia"/>
          <w:lang w:val="en-US" w:eastAsia="zh-CN"/>
        </w:rPr>
        <w:t>egarding h</w:t>
      </w:r>
      <w:r w:rsidR="00333C7B" w:rsidRPr="0052419E">
        <w:rPr>
          <w:rFonts w:eastAsia="等线"/>
          <w:lang w:val="en-US" w:eastAsia="zh-CN"/>
        </w:rPr>
        <w:t>ow to transfer measurement feedback</w:t>
      </w:r>
      <w:r>
        <w:rPr>
          <w:rFonts w:eastAsia="等线" w:hint="eastAsia"/>
          <w:lang w:val="en-US" w:eastAsia="zh-CN"/>
        </w:rPr>
        <w:t xml:space="preserve">, there are four options proposed </w:t>
      </w:r>
      <w:r>
        <w:rPr>
          <w:rFonts w:eastAsia="等线"/>
          <w:lang w:val="en-US" w:eastAsia="zh-CN"/>
        </w:rPr>
        <w:t xml:space="preserve">in </w:t>
      </w:r>
      <w:r>
        <w:rPr>
          <w:rFonts w:eastAsia="等线" w:hint="eastAsia"/>
          <w:lang w:val="en-US" w:eastAsia="zh-CN"/>
        </w:rPr>
        <w:t xml:space="preserve">the </w:t>
      </w:r>
      <w:r w:rsidRPr="0052419E">
        <w:rPr>
          <w:rFonts w:eastAsia="等线"/>
          <w:lang w:eastAsia="zh-CN"/>
        </w:rPr>
        <w:t>initial discussion</w:t>
      </w:r>
      <w:r w:rsidR="00DE3385">
        <w:rPr>
          <w:rFonts w:eastAsia="等线" w:hint="eastAsia"/>
          <w:lang w:eastAsia="zh-CN"/>
        </w:rPr>
        <w:t xml:space="preserve">, and Option 1 </w:t>
      </w:r>
      <w:r w:rsidR="00DE3385">
        <w:rPr>
          <w:rFonts w:eastAsia="等线" w:hint="eastAsia"/>
          <w:lang w:val="en-US" w:eastAsia="zh-CN"/>
        </w:rPr>
        <w:t>was agreed in the last meeting.</w:t>
      </w:r>
      <w:r w:rsidR="009F0DDD">
        <w:rPr>
          <w:rFonts w:eastAsia="等线" w:hint="eastAsia"/>
          <w:lang w:val="en-US" w:eastAsia="zh-CN"/>
        </w:rPr>
        <w:t xml:space="preserve"> </w:t>
      </w:r>
    </w:p>
    <w:p w14:paraId="496E4947" w14:textId="06B0BFCF" w:rsidR="00333C7B" w:rsidRPr="0052419E" w:rsidRDefault="00333C7B" w:rsidP="0052419E">
      <w:pPr>
        <w:numPr>
          <w:ilvl w:val="0"/>
          <w:numId w:val="6"/>
        </w:numPr>
        <w:tabs>
          <w:tab w:val="left" w:pos="420"/>
        </w:tabs>
        <w:jc w:val="both"/>
        <w:rPr>
          <w:rFonts w:eastAsia="等线"/>
          <w:lang w:eastAsia="zh-CN"/>
        </w:rPr>
      </w:pPr>
      <w:r w:rsidRPr="0052419E">
        <w:rPr>
          <w:rFonts w:eastAsia="等线"/>
          <w:lang w:eastAsia="zh-CN"/>
        </w:rPr>
        <w:t>Option1: Parallel transmission from each hop gNB to the initial source gNB (i.e., Node2 to Node1, Node3 to Node1)</w:t>
      </w:r>
    </w:p>
    <w:p w14:paraId="26FE0841" w14:textId="35BFE8E9" w:rsidR="00333C7B" w:rsidRPr="0052419E" w:rsidRDefault="00333C7B" w:rsidP="0052419E">
      <w:pPr>
        <w:numPr>
          <w:ilvl w:val="0"/>
          <w:numId w:val="6"/>
        </w:numPr>
        <w:tabs>
          <w:tab w:val="left" w:pos="420"/>
        </w:tabs>
        <w:jc w:val="both"/>
        <w:rPr>
          <w:rFonts w:eastAsia="等线"/>
          <w:lang w:eastAsia="zh-CN"/>
        </w:rPr>
      </w:pPr>
      <w:r w:rsidRPr="0052419E">
        <w:rPr>
          <w:rFonts w:eastAsia="等线"/>
          <w:lang w:eastAsia="zh-CN"/>
        </w:rPr>
        <w:t>Option2: Hop-by-hop transmission (i.e., Node3 to Node2, Node2 to Node1)</w:t>
      </w:r>
    </w:p>
    <w:p w14:paraId="7A8F68D2" w14:textId="0C8F6256" w:rsidR="00333C7B" w:rsidRPr="0052419E" w:rsidRDefault="00333C7B" w:rsidP="0052419E">
      <w:pPr>
        <w:numPr>
          <w:ilvl w:val="0"/>
          <w:numId w:val="6"/>
        </w:numPr>
        <w:tabs>
          <w:tab w:val="left" w:pos="420"/>
        </w:tabs>
        <w:jc w:val="both"/>
        <w:rPr>
          <w:rFonts w:eastAsia="等线"/>
          <w:lang w:eastAsia="zh-CN"/>
        </w:rPr>
      </w:pPr>
      <w:r w:rsidRPr="0052419E">
        <w:rPr>
          <w:rFonts w:eastAsia="等线"/>
          <w:lang w:eastAsia="zh-CN"/>
        </w:rPr>
        <w:t>Option3: Final-hop to initial-hop transmission (i.e., Node2 to Node3, Node3 to Node1)</w:t>
      </w:r>
    </w:p>
    <w:p w14:paraId="7A4018E8" w14:textId="13BA4AA2" w:rsidR="00333C7B" w:rsidRPr="0052419E" w:rsidRDefault="00333C7B" w:rsidP="0052419E">
      <w:pPr>
        <w:numPr>
          <w:ilvl w:val="0"/>
          <w:numId w:val="6"/>
        </w:numPr>
        <w:tabs>
          <w:tab w:val="left" w:pos="420"/>
        </w:tabs>
        <w:jc w:val="both"/>
        <w:rPr>
          <w:rFonts w:eastAsia="等线"/>
          <w:lang w:eastAsia="zh-CN"/>
        </w:rPr>
      </w:pPr>
      <w:r w:rsidRPr="0052419E">
        <w:rPr>
          <w:rFonts w:eastAsia="等线"/>
          <w:lang w:eastAsia="zh-CN"/>
        </w:rPr>
        <w:t>Option4: Measured UE trajectory transfer via AMF (i.e. Node3 to AMF, AMF to Node1).</w:t>
      </w:r>
    </w:p>
    <w:p w14:paraId="60E6474A" w14:textId="20E0A339" w:rsidR="00CB518C" w:rsidRDefault="008B557C" w:rsidP="0033732E">
      <w:pPr>
        <w:jc w:val="both"/>
        <w:rPr>
          <w:rFonts w:eastAsia="等线"/>
          <w:lang w:val="en-US" w:eastAsia="zh-CN"/>
        </w:rPr>
      </w:pPr>
      <w:r>
        <w:rPr>
          <w:rFonts w:eastAsia="等线"/>
          <w:lang w:val="en-US" w:eastAsia="zh-CN"/>
        </w:rPr>
        <w:t>F</w:t>
      </w:r>
      <w:r>
        <w:rPr>
          <w:rFonts w:eastAsia="等线" w:hint="eastAsia"/>
          <w:lang w:val="en-US" w:eastAsia="zh-CN"/>
        </w:rPr>
        <w:t xml:space="preserve">or </w:t>
      </w:r>
      <w:r w:rsidR="00FF25A8" w:rsidRPr="00EE6994">
        <w:rPr>
          <w:rFonts w:eastAsia="等线"/>
          <w:lang w:val="en-US" w:eastAsia="zh-CN"/>
        </w:rPr>
        <w:t>Option</w:t>
      </w:r>
      <w:r w:rsidR="00FF25A8">
        <w:rPr>
          <w:rFonts w:eastAsia="等线" w:hint="eastAsia"/>
          <w:lang w:val="en-US" w:eastAsia="zh-CN"/>
        </w:rPr>
        <w:t>1</w:t>
      </w:r>
      <w:r w:rsidR="00FF25A8" w:rsidRPr="00EE6994">
        <w:rPr>
          <w:rFonts w:eastAsia="等线"/>
          <w:lang w:val="en-US" w:eastAsia="zh-CN"/>
        </w:rPr>
        <w:t xml:space="preserve">, the feedback of measured </w:t>
      </w:r>
      <w:r w:rsidR="00FF25A8" w:rsidRPr="002975B8">
        <w:rPr>
          <w:rFonts w:eastAsia="等线"/>
          <w:lang w:val="en-US" w:eastAsia="zh-CN"/>
        </w:rPr>
        <w:t>information</w:t>
      </w:r>
      <w:r w:rsidR="00FF25A8" w:rsidRPr="00EE6994">
        <w:rPr>
          <w:rFonts w:eastAsia="等线"/>
          <w:lang w:val="en-US" w:eastAsia="zh-CN"/>
        </w:rPr>
        <w:t xml:space="preserve"> is limited by Xn interface. If there is no Xn interface between </w:t>
      </w:r>
      <w:r w:rsidR="00FF25A8">
        <w:rPr>
          <w:rFonts w:eastAsia="等线" w:hint="eastAsia"/>
          <w:lang w:val="en-US" w:eastAsia="zh-CN"/>
        </w:rPr>
        <w:t xml:space="preserve">the </w:t>
      </w:r>
      <w:r w:rsidR="008C55C4" w:rsidRPr="008C55C4">
        <w:rPr>
          <w:rFonts w:eastAsia="等线"/>
          <w:lang w:val="en-US" w:eastAsia="zh-CN"/>
        </w:rPr>
        <w:t>initial</w:t>
      </w:r>
      <w:r w:rsidR="008C55C4" w:rsidRPr="008C55C4">
        <w:rPr>
          <w:rFonts w:eastAsia="等线" w:hint="eastAsia"/>
          <w:lang w:val="en-US" w:eastAsia="zh-CN"/>
        </w:rPr>
        <w:t xml:space="preserve"> </w:t>
      </w:r>
      <w:r w:rsidR="00FF25A8">
        <w:rPr>
          <w:rFonts w:eastAsia="等线" w:hint="eastAsia"/>
          <w:lang w:val="en-US" w:eastAsia="zh-CN"/>
        </w:rPr>
        <w:t>s</w:t>
      </w:r>
      <w:r w:rsidR="00FF25A8" w:rsidRPr="00EE6994">
        <w:rPr>
          <w:rFonts w:eastAsia="等线"/>
          <w:lang w:val="en-US" w:eastAsia="zh-CN"/>
        </w:rPr>
        <w:t xml:space="preserve">ource node and some </w:t>
      </w:r>
      <w:r w:rsidR="00FF25A8">
        <w:rPr>
          <w:rFonts w:eastAsia="等线" w:hint="eastAsia"/>
          <w:lang w:val="en-US" w:eastAsia="zh-CN"/>
        </w:rPr>
        <w:t>t</w:t>
      </w:r>
      <w:r w:rsidR="00FF25A8" w:rsidRPr="00EE6994">
        <w:rPr>
          <w:rFonts w:eastAsia="等线"/>
          <w:lang w:val="en-US" w:eastAsia="zh-CN"/>
        </w:rPr>
        <w:t>arget node</w:t>
      </w:r>
      <w:r w:rsidR="00FF25A8">
        <w:rPr>
          <w:rFonts w:eastAsia="等线" w:hint="eastAsia"/>
          <w:lang w:val="en-US" w:eastAsia="zh-CN"/>
        </w:rPr>
        <w:t>s</w:t>
      </w:r>
      <w:r w:rsidR="00FF25A8" w:rsidRPr="00EE6994">
        <w:rPr>
          <w:rFonts w:eastAsia="等线"/>
          <w:lang w:val="en-US" w:eastAsia="zh-CN"/>
        </w:rPr>
        <w:t xml:space="preserve">, the measured </w:t>
      </w:r>
      <w:r w:rsidR="00FF25A8" w:rsidRPr="002975B8">
        <w:rPr>
          <w:rFonts w:eastAsia="等线"/>
          <w:lang w:val="en-US" w:eastAsia="zh-CN"/>
        </w:rPr>
        <w:t>information</w:t>
      </w:r>
      <w:r w:rsidR="00FF25A8" w:rsidRPr="00EE6994">
        <w:rPr>
          <w:rFonts w:eastAsia="等线"/>
          <w:lang w:val="en-US" w:eastAsia="zh-CN"/>
        </w:rPr>
        <w:t xml:space="preserve"> related to the </w:t>
      </w:r>
      <w:r w:rsidR="00FF25A8">
        <w:rPr>
          <w:rFonts w:eastAsia="等线" w:hint="eastAsia"/>
          <w:lang w:val="en-US" w:eastAsia="zh-CN"/>
        </w:rPr>
        <w:t>t</w:t>
      </w:r>
      <w:r w:rsidR="00FF25A8" w:rsidRPr="00EE6994">
        <w:rPr>
          <w:rFonts w:eastAsia="等线"/>
          <w:lang w:val="en-US" w:eastAsia="zh-CN"/>
        </w:rPr>
        <w:t>arget node</w:t>
      </w:r>
      <w:r w:rsidR="00FF25A8">
        <w:rPr>
          <w:rFonts w:eastAsia="等线" w:hint="eastAsia"/>
          <w:lang w:val="en-US" w:eastAsia="zh-CN"/>
        </w:rPr>
        <w:t>s</w:t>
      </w:r>
      <w:r w:rsidR="00FF25A8" w:rsidRPr="00EE6994">
        <w:rPr>
          <w:rFonts w:eastAsia="等线"/>
          <w:lang w:val="en-US" w:eastAsia="zh-CN"/>
        </w:rPr>
        <w:t xml:space="preserve"> cannot </w:t>
      </w:r>
      <w:r w:rsidR="00FF25A8">
        <w:rPr>
          <w:rFonts w:eastAsia="等线" w:hint="eastAsia"/>
          <w:lang w:val="en-US" w:eastAsia="zh-CN"/>
        </w:rPr>
        <w:t xml:space="preserve">be </w:t>
      </w:r>
      <w:r w:rsidR="00FF25A8" w:rsidRPr="00EE6994">
        <w:rPr>
          <w:rFonts w:eastAsia="等线"/>
          <w:lang w:val="en-US" w:eastAsia="zh-CN"/>
        </w:rPr>
        <w:t xml:space="preserve">sent to </w:t>
      </w:r>
      <w:r w:rsidR="00FF25A8">
        <w:rPr>
          <w:rFonts w:eastAsia="等线" w:hint="eastAsia"/>
          <w:lang w:val="en-US" w:eastAsia="zh-CN"/>
        </w:rPr>
        <w:t xml:space="preserve">the </w:t>
      </w:r>
      <w:r w:rsidR="008C55C4" w:rsidRPr="008C55C4">
        <w:rPr>
          <w:rFonts w:eastAsia="等线"/>
          <w:lang w:val="en-US" w:eastAsia="zh-CN"/>
        </w:rPr>
        <w:t>initial</w:t>
      </w:r>
      <w:r w:rsidR="008C55C4" w:rsidRPr="008C55C4">
        <w:rPr>
          <w:rFonts w:eastAsia="等线" w:hint="eastAsia"/>
          <w:lang w:val="en-US" w:eastAsia="zh-CN"/>
        </w:rPr>
        <w:t xml:space="preserve"> </w:t>
      </w:r>
      <w:r w:rsidR="00FF25A8">
        <w:rPr>
          <w:rFonts w:eastAsia="等线" w:hint="eastAsia"/>
          <w:lang w:val="en-US" w:eastAsia="zh-CN"/>
        </w:rPr>
        <w:t>s</w:t>
      </w:r>
      <w:r w:rsidR="00FF25A8" w:rsidRPr="00EE6994">
        <w:rPr>
          <w:rFonts w:eastAsia="等线"/>
          <w:lang w:val="en-US" w:eastAsia="zh-CN"/>
        </w:rPr>
        <w:t xml:space="preserve">ource node directly, that may result in the missing of partial measured </w:t>
      </w:r>
      <w:r w:rsidR="00FF25A8" w:rsidRPr="002975B8">
        <w:rPr>
          <w:rFonts w:eastAsia="等线"/>
          <w:lang w:val="en-US" w:eastAsia="zh-CN"/>
        </w:rPr>
        <w:t>information</w:t>
      </w:r>
      <w:r w:rsidR="00FF25A8" w:rsidRPr="00EE6994">
        <w:rPr>
          <w:rFonts w:eastAsia="等线"/>
          <w:lang w:val="en-US" w:eastAsia="zh-CN"/>
        </w:rPr>
        <w:t>.</w:t>
      </w:r>
      <w:r w:rsidR="004202C8">
        <w:rPr>
          <w:rFonts w:eastAsia="等线" w:hint="eastAsia"/>
          <w:lang w:val="en-US" w:eastAsia="zh-CN"/>
        </w:rPr>
        <w:t xml:space="preserve"> Therefore, we think some </w:t>
      </w:r>
      <w:r w:rsidR="00D55234">
        <w:rPr>
          <w:rFonts w:eastAsia="等线"/>
          <w:lang w:val="en-US" w:eastAsia="zh-CN"/>
        </w:rPr>
        <w:t>assistant</w:t>
      </w:r>
      <w:r w:rsidR="004202C8">
        <w:rPr>
          <w:rFonts w:eastAsia="等线" w:hint="eastAsia"/>
          <w:lang w:val="en-US" w:eastAsia="zh-CN"/>
        </w:rPr>
        <w:t xml:space="preserve"> </w:t>
      </w:r>
      <w:r w:rsidR="004202C8">
        <w:rPr>
          <w:rFonts w:eastAsia="等线" w:hint="eastAsia"/>
          <w:lang w:val="en-US" w:eastAsia="zh-CN"/>
        </w:rPr>
        <w:lastRenderedPageBreak/>
        <w:t xml:space="preserve">information may be needed, </w:t>
      </w:r>
      <w:r w:rsidR="009A3BFA">
        <w:rPr>
          <w:rFonts w:eastAsia="等线" w:hint="eastAsia"/>
          <w:lang w:val="en-US" w:eastAsia="zh-CN"/>
        </w:rPr>
        <w:t>e.g.,</w:t>
      </w:r>
      <w:r w:rsidR="004202C8">
        <w:rPr>
          <w:rFonts w:eastAsia="等线" w:hint="eastAsia"/>
          <w:lang w:val="en-US" w:eastAsia="zh-CN"/>
        </w:rPr>
        <w:t xml:space="preserve"> </w:t>
      </w:r>
      <w:bookmarkStart w:id="23" w:name="_Hlk166169084"/>
      <w:r w:rsidR="004202C8" w:rsidRPr="00400E5E">
        <w:rPr>
          <w:rFonts w:eastAsia="等线"/>
          <w:lang w:val="en-US" w:eastAsia="zh-CN"/>
        </w:rPr>
        <w:t xml:space="preserve">the information of Xn interface between </w:t>
      </w:r>
      <w:r w:rsidR="004202C8">
        <w:rPr>
          <w:rFonts w:eastAsia="等线" w:hint="eastAsia"/>
          <w:lang w:val="en-US" w:eastAsia="zh-CN"/>
        </w:rPr>
        <w:t xml:space="preserve">the </w:t>
      </w:r>
      <w:r w:rsidR="008C55C4" w:rsidRPr="008C55C4">
        <w:rPr>
          <w:rFonts w:eastAsia="等线"/>
          <w:lang w:val="en-US" w:eastAsia="zh-CN"/>
        </w:rPr>
        <w:t xml:space="preserve">initial </w:t>
      </w:r>
      <w:r w:rsidR="004202C8" w:rsidRPr="00400E5E">
        <w:rPr>
          <w:rFonts w:eastAsia="等线"/>
          <w:lang w:val="en-US" w:eastAsia="zh-CN"/>
        </w:rPr>
        <w:t>source node and target nodes</w:t>
      </w:r>
      <w:r w:rsidR="009A3BFA">
        <w:rPr>
          <w:rFonts w:eastAsia="等线" w:hint="eastAsia"/>
          <w:lang w:val="en-US" w:eastAsia="zh-CN"/>
        </w:rPr>
        <w:t>.</w:t>
      </w:r>
      <w:r w:rsidR="004202C8" w:rsidRPr="00400E5E">
        <w:rPr>
          <w:rFonts w:eastAsia="等线"/>
          <w:lang w:val="en-US" w:eastAsia="zh-CN"/>
        </w:rPr>
        <w:t xml:space="preserve"> </w:t>
      </w:r>
      <w:r w:rsidR="009A3BFA">
        <w:rPr>
          <w:rFonts w:eastAsia="等线" w:hint="eastAsia"/>
          <w:lang w:val="en-US" w:eastAsia="zh-CN"/>
        </w:rPr>
        <w:t>T</w:t>
      </w:r>
      <w:r w:rsidR="009A3BFA" w:rsidRPr="00400E5E">
        <w:rPr>
          <w:rFonts w:eastAsia="等线"/>
          <w:lang w:val="en-US" w:eastAsia="zh-CN"/>
        </w:rPr>
        <w:t xml:space="preserve">he information of Xn interface </w:t>
      </w:r>
      <w:r w:rsidR="004202C8" w:rsidRPr="00400E5E">
        <w:rPr>
          <w:rFonts w:eastAsia="等线"/>
          <w:lang w:val="en-US" w:eastAsia="zh-CN"/>
        </w:rPr>
        <w:t>is useful for target nodes to choose the appropriate feedback path.</w:t>
      </w:r>
      <w:bookmarkEnd w:id="23"/>
      <w:r w:rsidR="004202C8" w:rsidRPr="00400E5E">
        <w:rPr>
          <w:rFonts w:eastAsia="等线"/>
          <w:lang w:val="en-US" w:eastAsia="zh-CN"/>
        </w:rPr>
        <w:t xml:space="preserve"> For example, when there is no Xn interface between a target node and </w:t>
      </w:r>
      <w:r w:rsidR="004202C8">
        <w:rPr>
          <w:rFonts w:eastAsia="等线" w:hint="eastAsia"/>
          <w:lang w:val="en-US" w:eastAsia="zh-CN"/>
        </w:rPr>
        <w:t xml:space="preserve">the </w:t>
      </w:r>
      <w:r w:rsidR="008C55C4" w:rsidRPr="008C55C4">
        <w:rPr>
          <w:rFonts w:eastAsia="等线"/>
          <w:lang w:val="en-US" w:eastAsia="zh-CN"/>
        </w:rPr>
        <w:t xml:space="preserve">initial </w:t>
      </w:r>
      <w:r w:rsidR="004202C8" w:rsidRPr="00400E5E">
        <w:rPr>
          <w:rFonts w:eastAsia="等线"/>
          <w:lang w:val="en-US" w:eastAsia="zh-CN"/>
        </w:rPr>
        <w:t xml:space="preserve">source node, with the help of the info of Xn interface the target node could find one intermediate hop node in the UE trajectory, which has the Xn interface with the target node and with the </w:t>
      </w:r>
      <w:r w:rsidR="008C55C4" w:rsidRPr="008C55C4">
        <w:rPr>
          <w:rFonts w:eastAsia="等线"/>
          <w:lang w:val="en-US" w:eastAsia="zh-CN"/>
        </w:rPr>
        <w:t xml:space="preserve">initial </w:t>
      </w:r>
      <w:r w:rsidR="004202C8" w:rsidRPr="00400E5E">
        <w:rPr>
          <w:rFonts w:eastAsia="等线"/>
          <w:lang w:val="en-US" w:eastAsia="zh-CN"/>
        </w:rPr>
        <w:t>source node, respectively.</w:t>
      </w:r>
    </w:p>
    <w:p w14:paraId="329BEEFC" w14:textId="7D8B45AA" w:rsidR="00E81C4A" w:rsidRDefault="00E81C4A" w:rsidP="0033732E">
      <w:pPr>
        <w:jc w:val="both"/>
        <w:rPr>
          <w:rFonts w:eastAsia="等线"/>
          <w:lang w:val="en-US" w:eastAsia="zh-CN"/>
        </w:rPr>
      </w:pPr>
      <w:r w:rsidRPr="00400E5E">
        <w:rPr>
          <w:rFonts w:eastAsia="等线"/>
          <w:b/>
          <w:bCs/>
          <w:lang w:val="en-US" w:eastAsia="zh-CN"/>
        </w:rPr>
        <w:t xml:space="preserve">Observation </w:t>
      </w:r>
      <w:r>
        <w:rPr>
          <w:rFonts w:eastAsia="等线" w:hint="eastAsia"/>
          <w:b/>
          <w:bCs/>
          <w:lang w:val="en-US" w:eastAsia="zh-CN"/>
        </w:rPr>
        <w:t>4</w:t>
      </w:r>
      <w:r w:rsidRPr="00400E5E">
        <w:rPr>
          <w:rFonts w:eastAsia="等线"/>
          <w:b/>
          <w:bCs/>
          <w:lang w:val="en-US" w:eastAsia="zh-CN"/>
        </w:rPr>
        <w:t>:</w:t>
      </w:r>
      <w:r>
        <w:rPr>
          <w:rFonts w:eastAsia="等线" w:hint="eastAsia"/>
          <w:b/>
          <w:bCs/>
          <w:lang w:val="en-US" w:eastAsia="zh-CN"/>
        </w:rPr>
        <w:t xml:space="preserve"> </w:t>
      </w:r>
      <w:r w:rsidRPr="00E81C4A">
        <w:rPr>
          <w:rFonts w:eastAsia="等线"/>
          <w:b/>
          <w:bCs/>
          <w:lang w:val="en-US" w:eastAsia="zh-CN"/>
        </w:rPr>
        <w:t>For Option1, the feedback of measured information is limited by Xn interface. If there is no Xn interface between the initial source node and some target nodes, the measured information related to the target nodes cannot be sent to the initial source node directly, that may result in the missing of partial measured information.</w:t>
      </w:r>
    </w:p>
    <w:p w14:paraId="47CA58A0" w14:textId="0DFAC4B4" w:rsidR="00F7260B" w:rsidRPr="00400E5E" w:rsidRDefault="00F7260B" w:rsidP="00F7260B">
      <w:pPr>
        <w:jc w:val="both"/>
        <w:rPr>
          <w:rFonts w:eastAsia="等线"/>
          <w:lang w:val="en-US" w:eastAsia="zh-CN"/>
        </w:rPr>
      </w:pPr>
      <w:r w:rsidRPr="00400E5E">
        <w:rPr>
          <w:rFonts w:eastAsia="等线"/>
          <w:b/>
          <w:bCs/>
          <w:lang w:val="en-US" w:eastAsia="zh-CN"/>
        </w:rPr>
        <w:t xml:space="preserve">Observation </w:t>
      </w:r>
      <w:r w:rsidR="00E81C4A">
        <w:rPr>
          <w:rFonts w:eastAsia="等线" w:hint="eastAsia"/>
          <w:b/>
          <w:bCs/>
          <w:lang w:val="en-US" w:eastAsia="zh-CN"/>
        </w:rPr>
        <w:t>5</w:t>
      </w:r>
      <w:r w:rsidRPr="00400E5E">
        <w:rPr>
          <w:rFonts w:eastAsia="等线"/>
          <w:b/>
          <w:bCs/>
          <w:lang w:val="en-US" w:eastAsia="zh-CN"/>
        </w:rPr>
        <w:t xml:space="preserve">: The information of Xn interface between </w:t>
      </w:r>
      <w:r w:rsidR="008C55C4" w:rsidRPr="008C55C4">
        <w:rPr>
          <w:rFonts w:eastAsia="等线"/>
          <w:b/>
          <w:bCs/>
          <w:lang w:val="en-US" w:eastAsia="zh-CN"/>
        </w:rPr>
        <w:t xml:space="preserve">initial </w:t>
      </w:r>
      <w:r w:rsidRPr="00400E5E">
        <w:rPr>
          <w:rFonts w:eastAsia="等线"/>
          <w:b/>
          <w:bCs/>
          <w:lang w:val="en-US" w:eastAsia="zh-CN"/>
        </w:rPr>
        <w:t>source node and target nodes is helpful for target nodes to choose the appropriate feedback path</w:t>
      </w:r>
      <w:r>
        <w:rPr>
          <w:rFonts w:eastAsia="等线" w:hint="eastAsia"/>
          <w:b/>
          <w:bCs/>
          <w:lang w:val="en-US" w:eastAsia="zh-CN"/>
        </w:rPr>
        <w:t xml:space="preserve"> to the </w:t>
      </w:r>
      <w:r w:rsidR="008C55C4" w:rsidRPr="008C55C4">
        <w:rPr>
          <w:rFonts w:eastAsia="等线"/>
          <w:b/>
          <w:bCs/>
          <w:lang w:val="en-US" w:eastAsia="zh-CN"/>
        </w:rPr>
        <w:t>initial</w:t>
      </w:r>
      <w:r w:rsidR="008C55C4" w:rsidRPr="008C55C4">
        <w:rPr>
          <w:rFonts w:eastAsia="等线" w:hint="eastAsia"/>
          <w:b/>
          <w:bCs/>
          <w:lang w:val="en-US" w:eastAsia="zh-CN"/>
        </w:rPr>
        <w:t xml:space="preserve"> </w:t>
      </w:r>
      <w:r>
        <w:rPr>
          <w:rFonts w:eastAsia="等线" w:hint="eastAsia"/>
          <w:b/>
          <w:bCs/>
          <w:lang w:val="en-US" w:eastAsia="zh-CN"/>
        </w:rPr>
        <w:t xml:space="preserve">source node for </w:t>
      </w:r>
      <w:r w:rsidRPr="00DB46EF">
        <w:rPr>
          <w:rFonts w:eastAsia="等线"/>
          <w:b/>
          <w:bCs/>
          <w:lang w:val="en-US" w:eastAsia="zh-CN"/>
        </w:rPr>
        <w:t xml:space="preserve">the </w:t>
      </w:r>
      <w:r>
        <w:rPr>
          <w:rFonts w:eastAsia="等线" w:hint="eastAsia"/>
          <w:b/>
          <w:bCs/>
          <w:lang w:val="en-US" w:eastAsia="zh-CN"/>
        </w:rPr>
        <w:t>m</w:t>
      </w:r>
      <w:r w:rsidRPr="001C4E41">
        <w:rPr>
          <w:rFonts w:eastAsia="等线"/>
          <w:b/>
          <w:bCs/>
          <w:lang w:val="en-US" w:eastAsia="zh-CN"/>
        </w:rPr>
        <w:t>easured information</w:t>
      </w:r>
      <w:r w:rsidRPr="00400E5E">
        <w:rPr>
          <w:rFonts w:eastAsia="等线"/>
          <w:b/>
          <w:bCs/>
          <w:lang w:val="en-US" w:eastAsia="zh-CN"/>
        </w:rPr>
        <w:t>.</w:t>
      </w:r>
    </w:p>
    <w:p w14:paraId="38B6BF60" w14:textId="73AE4F7B" w:rsidR="00F7260B" w:rsidRPr="00400E5E" w:rsidRDefault="00F7260B" w:rsidP="00F7260B">
      <w:pPr>
        <w:jc w:val="both"/>
        <w:rPr>
          <w:rFonts w:eastAsia="等线"/>
          <w:b/>
          <w:bCs/>
          <w:lang w:val="en-US" w:eastAsia="zh-CN"/>
        </w:rPr>
      </w:pPr>
      <w:r w:rsidRPr="00400E5E">
        <w:rPr>
          <w:rFonts w:eastAsia="等线"/>
          <w:b/>
          <w:bCs/>
          <w:lang w:val="en-US" w:eastAsia="zh-CN"/>
        </w:rPr>
        <w:t xml:space="preserve">Proposal </w:t>
      </w:r>
      <w:r w:rsidR="00DF0D3B">
        <w:rPr>
          <w:rFonts w:eastAsia="等线" w:hint="eastAsia"/>
          <w:b/>
          <w:bCs/>
          <w:lang w:val="en-US" w:eastAsia="zh-CN"/>
        </w:rPr>
        <w:t>7</w:t>
      </w:r>
      <w:r w:rsidRPr="00400E5E">
        <w:rPr>
          <w:rFonts w:eastAsia="等线"/>
          <w:b/>
          <w:bCs/>
          <w:lang w:val="en-US" w:eastAsia="zh-CN"/>
        </w:rPr>
        <w:t xml:space="preserve">: RAN3 considers to introduce the information of Xn interface between </w:t>
      </w:r>
      <w:r>
        <w:rPr>
          <w:rFonts w:eastAsia="等线" w:hint="eastAsia"/>
          <w:b/>
          <w:bCs/>
          <w:lang w:val="en-US" w:eastAsia="zh-CN"/>
        </w:rPr>
        <w:t xml:space="preserve">the </w:t>
      </w:r>
      <w:r w:rsidR="008C55C4" w:rsidRPr="008C55C4">
        <w:rPr>
          <w:rFonts w:eastAsia="等线"/>
          <w:b/>
          <w:bCs/>
          <w:lang w:val="en-US" w:eastAsia="zh-CN"/>
        </w:rPr>
        <w:t xml:space="preserve">initial </w:t>
      </w:r>
      <w:r w:rsidRPr="00400E5E">
        <w:rPr>
          <w:rFonts w:eastAsia="等线"/>
          <w:b/>
          <w:bCs/>
          <w:lang w:val="en-US" w:eastAsia="zh-CN"/>
        </w:rPr>
        <w:t>source node and target nodes</w:t>
      </w:r>
      <w:r>
        <w:rPr>
          <w:rFonts w:eastAsia="等线" w:hint="eastAsia"/>
          <w:b/>
          <w:bCs/>
          <w:lang w:val="en-US" w:eastAsia="zh-CN"/>
        </w:rPr>
        <w:t xml:space="preserve"> as </w:t>
      </w:r>
      <w:r w:rsidR="007B060E">
        <w:rPr>
          <w:rFonts w:eastAsia="等线" w:hint="eastAsia"/>
          <w:b/>
          <w:bCs/>
          <w:lang w:val="en-US" w:eastAsia="zh-CN"/>
        </w:rPr>
        <w:t xml:space="preserve">the </w:t>
      </w:r>
      <w:r w:rsidR="00D55234" w:rsidRPr="00D55234">
        <w:rPr>
          <w:rFonts w:eastAsia="等线"/>
          <w:b/>
          <w:bCs/>
          <w:lang w:val="en-US" w:eastAsia="zh-CN"/>
        </w:rPr>
        <w:t>assistant information</w:t>
      </w:r>
      <w:r w:rsidRPr="00400E5E">
        <w:rPr>
          <w:rFonts w:eastAsia="等线"/>
          <w:b/>
          <w:bCs/>
          <w:lang w:val="en-US" w:eastAsia="zh-CN"/>
        </w:rPr>
        <w:t xml:space="preserve"> </w:t>
      </w:r>
      <w:r>
        <w:rPr>
          <w:rFonts w:eastAsia="等线" w:hint="eastAsia"/>
          <w:b/>
          <w:bCs/>
          <w:lang w:val="en-US" w:eastAsia="zh-CN"/>
        </w:rPr>
        <w:t xml:space="preserve">for </w:t>
      </w:r>
      <w:r w:rsidR="00DF184E">
        <w:rPr>
          <w:rFonts w:eastAsia="等线" w:hint="eastAsia"/>
          <w:b/>
          <w:bCs/>
          <w:lang w:val="en-US" w:eastAsia="zh-CN"/>
        </w:rPr>
        <w:t>m</w:t>
      </w:r>
      <w:r w:rsidR="008B084C" w:rsidRPr="008B084C">
        <w:rPr>
          <w:rFonts w:eastAsia="等线"/>
          <w:b/>
          <w:bCs/>
          <w:lang w:val="en-US" w:eastAsia="zh-CN"/>
        </w:rPr>
        <w:t>easured feedback</w:t>
      </w:r>
      <w:r w:rsidR="008B084C">
        <w:rPr>
          <w:rFonts w:eastAsia="等线" w:hint="eastAsia"/>
          <w:b/>
          <w:bCs/>
          <w:lang w:val="en-US" w:eastAsia="zh-CN"/>
        </w:rPr>
        <w:t xml:space="preserve"> of </w:t>
      </w:r>
      <w:r w:rsidRPr="006245DF">
        <w:rPr>
          <w:rFonts w:eastAsia="等线"/>
          <w:b/>
          <w:bCs/>
          <w:lang w:val="en-US" w:eastAsia="zh-CN"/>
        </w:rPr>
        <w:t>Multi-hop UE trajectory</w:t>
      </w:r>
      <w:r w:rsidRPr="00400E5E">
        <w:rPr>
          <w:rFonts w:eastAsia="等线"/>
          <w:b/>
          <w:bCs/>
          <w:lang w:val="en-US" w:eastAsia="zh-CN"/>
        </w:rPr>
        <w:t xml:space="preserve">. </w:t>
      </w:r>
    </w:p>
    <w:p w14:paraId="1A952335" w14:textId="5BCAE0BD" w:rsidR="00761654" w:rsidRDefault="00761654" w:rsidP="00400E5E">
      <w:pPr>
        <w:jc w:val="both"/>
        <w:rPr>
          <w:rFonts w:eastAsia="等线"/>
          <w:u w:val="single"/>
          <w:lang w:val="en-US" w:eastAsia="zh-CN"/>
        </w:rPr>
      </w:pPr>
      <w:r w:rsidRPr="00404AEC">
        <w:rPr>
          <w:rFonts w:eastAsia="等线"/>
          <w:u w:val="single"/>
          <w:lang w:val="en-US" w:eastAsia="zh-CN"/>
        </w:rPr>
        <w:t xml:space="preserve">Configuration of </w:t>
      </w:r>
      <w:r w:rsidR="00BB6DCE" w:rsidRPr="00BB6DCE">
        <w:rPr>
          <w:rFonts w:eastAsia="等线"/>
          <w:u w:val="single"/>
          <w:lang w:val="en-US" w:eastAsia="zh-CN"/>
        </w:rPr>
        <w:t>measured UE trajectory</w:t>
      </w:r>
      <w:r w:rsidR="00C53259" w:rsidRPr="00404AEC">
        <w:rPr>
          <w:rFonts w:eastAsia="等线" w:hint="eastAsia"/>
          <w:u w:val="single"/>
          <w:lang w:val="en-US" w:eastAsia="zh-CN"/>
        </w:rPr>
        <w:t xml:space="preserve"> </w:t>
      </w:r>
    </w:p>
    <w:p w14:paraId="51B720AA" w14:textId="3BC21EA5" w:rsidR="000C2AEB" w:rsidRPr="00583D27" w:rsidRDefault="000C2AEB" w:rsidP="000C2AEB">
      <w:pPr>
        <w:pStyle w:val="aa"/>
        <w:jc w:val="both"/>
        <w:rPr>
          <w:rFonts w:eastAsia="等线"/>
          <w:lang w:val="en-US" w:eastAsia="zh-CN"/>
        </w:rPr>
      </w:pPr>
      <w:r>
        <w:rPr>
          <w:rFonts w:eastAsia="等线" w:hint="eastAsia"/>
          <w:lang w:val="en-US" w:eastAsia="zh-CN"/>
        </w:rPr>
        <w:t xml:space="preserve">In </w:t>
      </w:r>
      <w:r w:rsidR="00583D27">
        <w:rPr>
          <w:rFonts w:eastAsia="等线" w:hint="eastAsia"/>
          <w:lang w:val="en-US" w:eastAsia="zh-CN"/>
        </w:rPr>
        <w:t xml:space="preserve">the </w:t>
      </w:r>
      <w:r>
        <w:rPr>
          <w:rFonts w:eastAsia="等线" w:hint="eastAsia"/>
          <w:lang w:val="en-US" w:eastAsia="zh-CN"/>
        </w:rPr>
        <w:t xml:space="preserve">last meeting, for </w:t>
      </w:r>
      <w:r w:rsidRPr="009F0DDD">
        <w:rPr>
          <w:rFonts w:eastAsia="等线"/>
          <w:lang w:val="en-US" w:eastAsia="zh-CN"/>
        </w:rPr>
        <w:t>multi-hop UE trajectory</w:t>
      </w:r>
      <w:r>
        <w:rPr>
          <w:rFonts w:eastAsia="等线" w:hint="eastAsia"/>
          <w:lang w:val="en-US" w:eastAsia="zh-CN"/>
        </w:rPr>
        <w:t>,</w:t>
      </w:r>
      <w:r w:rsidRPr="009F0DDD">
        <w:rPr>
          <w:rFonts w:eastAsia="等线"/>
          <w:lang w:val="en-US" w:eastAsia="zh-CN"/>
        </w:rPr>
        <w:t xml:space="preserve"> </w:t>
      </w:r>
      <w:r>
        <w:rPr>
          <w:rFonts w:eastAsia="等线" w:hint="eastAsia"/>
          <w:lang w:val="en-US" w:eastAsia="zh-CN"/>
        </w:rPr>
        <w:t xml:space="preserve">it was agreed that the </w:t>
      </w:r>
      <w:r w:rsidRPr="009F0DDD">
        <w:rPr>
          <w:rFonts w:eastAsia="等线"/>
          <w:lang w:val="en-US" w:eastAsia="zh-CN"/>
        </w:rPr>
        <w:t>Data Collection Reporting Initiation procedure</w:t>
      </w:r>
      <w:r>
        <w:rPr>
          <w:rFonts w:eastAsia="等线" w:hint="eastAsia"/>
          <w:lang w:val="en-US" w:eastAsia="zh-CN"/>
        </w:rPr>
        <w:t xml:space="preserve"> be used to </w:t>
      </w:r>
      <w:r w:rsidRPr="009F0DDD">
        <w:rPr>
          <w:rFonts w:eastAsia="等线"/>
          <w:lang w:val="en-US" w:eastAsia="zh-CN"/>
        </w:rPr>
        <w:t>request the reporting of the measured UE trajectory</w:t>
      </w:r>
      <w:r>
        <w:rPr>
          <w:rFonts w:eastAsia="等线" w:hint="eastAsia"/>
          <w:lang w:val="en-US" w:eastAsia="zh-CN"/>
        </w:rPr>
        <w:t>.</w:t>
      </w:r>
      <w:r w:rsidR="00583D27">
        <w:rPr>
          <w:rFonts w:eastAsia="等线" w:hint="eastAsia"/>
          <w:lang w:val="en-US" w:eastAsia="zh-CN"/>
        </w:rPr>
        <w:t xml:space="preserve"> </w:t>
      </w:r>
      <w:r w:rsidR="00583D27">
        <w:rPr>
          <w:rFonts w:eastAsia="等线"/>
          <w:lang w:val="en-US" w:eastAsia="zh-CN"/>
        </w:rPr>
        <w:t>A</w:t>
      </w:r>
      <w:r w:rsidR="00583D27">
        <w:rPr>
          <w:rFonts w:eastAsia="等线" w:hint="eastAsia"/>
          <w:lang w:val="en-US" w:eastAsia="zh-CN"/>
        </w:rPr>
        <w:t xml:space="preserve">nd the open </w:t>
      </w:r>
      <w:r w:rsidR="00583D27">
        <w:rPr>
          <w:rFonts w:eastAsia="等线"/>
          <w:lang w:val="en-US" w:eastAsia="zh-CN"/>
        </w:rPr>
        <w:t>issue</w:t>
      </w:r>
      <w:r w:rsidR="00583D27">
        <w:rPr>
          <w:rFonts w:eastAsia="等线" w:hint="eastAsia"/>
          <w:lang w:val="en-US" w:eastAsia="zh-CN"/>
        </w:rPr>
        <w:t xml:space="preserve"> </w:t>
      </w:r>
      <w:r w:rsidR="00253DFD">
        <w:rPr>
          <w:rFonts w:eastAsia="等线" w:hint="eastAsia"/>
          <w:lang w:val="en-US" w:eastAsia="zh-CN"/>
        </w:rPr>
        <w:t>of</w:t>
      </w:r>
      <w:r w:rsidR="00583D27">
        <w:rPr>
          <w:rFonts w:eastAsia="等线" w:hint="eastAsia"/>
          <w:lang w:val="en-US" w:eastAsia="zh-CN"/>
        </w:rPr>
        <w:t xml:space="preserve"> how to configure the reporting of the measured UE trajectory in each subsequent hop </w:t>
      </w:r>
      <w:r w:rsidR="00253DFD" w:rsidRPr="00253DFD">
        <w:rPr>
          <w:rFonts w:eastAsia="等线"/>
          <w:lang w:val="en-US" w:eastAsia="zh-CN"/>
        </w:rPr>
        <w:t>needs to be discussed.</w:t>
      </w:r>
    </w:p>
    <w:p w14:paraId="6994DBBD" w14:textId="0EBED07C" w:rsidR="000C2AEB" w:rsidRPr="000C2AEB" w:rsidRDefault="000C2AEB" w:rsidP="000C2AEB">
      <w:pPr>
        <w:pStyle w:val="aa"/>
        <w:jc w:val="both"/>
        <w:rPr>
          <w:rFonts w:asciiTheme="minorHAnsi" w:hAnsiTheme="minorHAnsi" w:cstheme="minorHAnsi"/>
          <w:bCs/>
          <w:i/>
          <w:iCs/>
          <w:color w:val="0000FF"/>
          <w:sz w:val="18"/>
          <w:szCs w:val="18"/>
          <w:lang w:val="en-US" w:eastAsia="en-US"/>
        </w:rPr>
      </w:pPr>
      <w:r w:rsidRPr="000C2AEB">
        <w:rPr>
          <w:rFonts w:asciiTheme="minorHAnsi" w:hAnsiTheme="minorHAnsi" w:cstheme="minorHAnsi"/>
          <w:bCs/>
          <w:i/>
          <w:iCs/>
          <w:color w:val="008000"/>
          <w:sz w:val="18"/>
          <w:szCs w:val="18"/>
          <w:lang w:val="en-US"/>
        </w:rPr>
        <w:t>For the subsequent hop, configuration of measured UE trajectory: Data Collection Reporting Initiation procedure is in place between the initiating gNB and a subsequent gNB to request the reporting of the measured UE trajectory.</w:t>
      </w:r>
    </w:p>
    <w:p w14:paraId="7DA5F155" w14:textId="11DC7668" w:rsidR="00404AEC" w:rsidRPr="00253BEA" w:rsidRDefault="00404AEC" w:rsidP="000C2AEB">
      <w:pPr>
        <w:pStyle w:val="aa"/>
        <w:jc w:val="both"/>
        <w:rPr>
          <w:rFonts w:asciiTheme="minorHAnsi" w:hAnsiTheme="minorHAnsi" w:cstheme="minorHAnsi"/>
          <w:bCs/>
          <w:i/>
          <w:iCs/>
          <w:color w:val="0000FF"/>
          <w:sz w:val="18"/>
          <w:szCs w:val="18"/>
          <w:lang w:val="en-GB" w:eastAsia="en-US"/>
        </w:rPr>
      </w:pPr>
      <w:r w:rsidRPr="00253BEA">
        <w:rPr>
          <w:rFonts w:asciiTheme="minorHAnsi" w:hAnsiTheme="minorHAnsi" w:cstheme="minorHAnsi"/>
          <w:bCs/>
          <w:i/>
          <w:iCs/>
          <w:color w:val="0000FF"/>
          <w:sz w:val="18"/>
          <w:szCs w:val="18"/>
          <w:lang w:val="en-GB" w:eastAsia="en-US"/>
        </w:rPr>
        <w:t xml:space="preserve">How to configure the reporting of the </w:t>
      </w:r>
      <w:bookmarkStart w:id="24" w:name="OLE_LINK2"/>
      <w:r w:rsidRPr="00253BEA">
        <w:rPr>
          <w:rFonts w:asciiTheme="minorHAnsi" w:hAnsiTheme="minorHAnsi" w:cstheme="minorHAnsi"/>
          <w:bCs/>
          <w:i/>
          <w:iCs/>
          <w:color w:val="0000FF"/>
          <w:sz w:val="18"/>
          <w:szCs w:val="18"/>
          <w:lang w:val="en-GB" w:eastAsia="en-US"/>
        </w:rPr>
        <w:t>measured UE trajectory</w:t>
      </w:r>
      <w:bookmarkEnd w:id="24"/>
      <w:r w:rsidRPr="00253BEA">
        <w:rPr>
          <w:rFonts w:asciiTheme="minorHAnsi" w:hAnsiTheme="minorHAnsi" w:cstheme="minorHAnsi"/>
          <w:bCs/>
          <w:i/>
          <w:iCs/>
          <w:color w:val="0000FF"/>
          <w:sz w:val="18"/>
          <w:szCs w:val="18"/>
          <w:lang w:val="en-GB" w:eastAsia="en-US"/>
        </w:rPr>
        <w:t xml:space="preserve"> in each subsequent hop?</w:t>
      </w:r>
    </w:p>
    <w:p w14:paraId="62284D74" w14:textId="77777777" w:rsidR="00404AEC" w:rsidRPr="00253BEA" w:rsidRDefault="00404AEC" w:rsidP="000C2AEB">
      <w:pPr>
        <w:pStyle w:val="aa"/>
        <w:jc w:val="both"/>
        <w:rPr>
          <w:rFonts w:asciiTheme="minorHAnsi" w:eastAsia="宋体" w:hAnsiTheme="minorHAnsi" w:cstheme="minorHAnsi"/>
          <w:i/>
          <w:color w:val="0000FF"/>
          <w:kern w:val="2"/>
          <w:sz w:val="18"/>
          <w:szCs w:val="18"/>
          <w:lang w:val="en-US" w:eastAsia="en-US"/>
        </w:rPr>
      </w:pPr>
      <w:r w:rsidRPr="00253BEA">
        <w:rPr>
          <w:rFonts w:asciiTheme="minorHAnsi" w:eastAsia="宋体" w:hAnsiTheme="minorHAnsi" w:cstheme="minorHAnsi"/>
          <w:i/>
          <w:color w:val="0000FF"/>
          <w:kern w:val="2"/>
          <w:sz w:val="18"/>
          <w:szCs w:val="18"/>
          <w:lang w:val="en-US" w:eastAsia="en-US"/>
        </w:rPr>
        <w:t>- Hop by hop via Data Collection Reporting Initiation procedure</w:t>
      </w:r>
    </w:p>
    <w:p w14:paraId="3F303F05" w14:textId="77777777" w:rsidR="00404AEC" w:rsidRPr="00253BEA" w:rsidRDefault="00404AEC" w:rsidP="000C2AEB">
      <w:pPr>
        <w:pStyle w:val="aa"/>
        <w:jc w:val="both"/>
        <w:rPr>
          <w:rFonts w:asciiTheme="minorHAnsi" w:eastAsia="宋体" w:hAnsiTheme="minorHAnsi" w:cstheme="minorHAnsi"/>
          <w:i/>
          <w:color w:val="0000FF"/>
          <w:kern w:val="2"/>
          <w:sz w:val="18"/>
          <w:szCs w:val="18"/>
          <w:lang w:val="en-US" w:eastAsia="en-US"/>
        </w:rPr>
      </w:pPr>
      <w:r w:rsidRPr="00253BEA">
        <w:rPr>
          <w:rFonts w:asciiTheme="minorHAnsi" w:eastAsia="宋体" w:hAnsiTheme="minorHAnsi" w:cstheme="minorHAnsi"/>
          <w:i/>
          <w:color w:val="0000FF"/>
          <w:kern w:val="2"/>
          <w:sz w:val="18"/>
          <w:szCs w:val="18"/>
          <w:lang w:val="en-US" w:eastAsia="en-US"/>
        </w:rPr>
        <w:t>- Hop by hop via Handover request</w:t>
      </w:r>
    </w:p>
    <w:p w14:paraId="0D1FF4EF" w14:textId="1A388312" w:rsidR="008B17B9" w:rsidRPr="009A3978" w:rsidRDefault="00BF5295" w:rsidP="00400E5E">
      <w:pPr>
        <w:jc w:val="both"/>
        <w:rPr>
          <w:lang w:eastAsia="zh-CN"/>
        </w:rPr>
      </w:pPr>
      <w:r>
        <w:rPr>
          <w:rFonts w:eastAsia="等线"/>
          <w:lang w:val="en-US" w:eastAsia="zh-CN"/>
        </w:rPr>
        <w:t>I</w:t>
      </w:r>
      <w:r>
        <w:rPr>
          <w:rFonts w:eastAsia="等线" w:hint="eastAsia"/>
          <w:lang w:val="en-US" w:eastAsia="zh-CN"/>
        </w:rPr>
        <w:t xml:space="preserve">n Rel-18, </w:t>
      </w:r>
      <w:r w:rsidR="008B17B9">
        <w:rPr>
          <w:rFonts w:eastAsia="等线" w:hint="eastAsia"/>
          <w:lang w:val="en-US" w:eastAsia="zh-CN"/>
        </w:rPr>
        <w:t>for single</w:t>
      </w:r>
      <w:r w:rsidR="000B1E29">
        <w:rPr>
          <w:rFonts w:eastAsia="等线" w:hint="eastAsia"/>
          <w:lang w:val="en-US" w:eastAsia="zh-CN"/>
        </w:rPr>
        <w:t>-</w:t>
      </w:r>
      <w:r w:rsidR="008B17B9">
        <w:rPr>
          <w:rFonts w:eastAsia="等线" w:hint="eastAsia"/>
          <w:lang w:val="en-US" w:eastAsia="zh-CN"/>
        </w:rPr>
        <w:t>hop UE Trajectory</w:t>
      </w:r>
      <w:r w:rsidR="000B1E29">
        <w:rPr>
          <w:rFonts w:eastAsia="等线" w:hint="eastAsia"/>
          <w:lang w:val="en-US" w:eastAsia="zh-CN"/>
        </w:rPr>
        <w:t xml:space="preserve"> </w:t>
      </w:r>
      <w:r w:rsidR="000B1E29" w:rsidRPr="000B1E29">
        <w:rPr>
          <w:rFonts w:eastAsia="等线"/>
          <w:lang w:eastAsia="zh-CN"/>
        </w:rPr>
        <w:t>measurement</w:t>
      </w:r>
      <w:r w:rsidR="008B17B9">
        <w:rPr>
          <w:rFonts w:eastAsia="等线" w:hint="eastAsia"/>
          <w:lang w:val="en-US" w:eastAsia="zh-CN"/>
        </w:rPr>
        <w:t xml:space="preserve">, the </w:t>
      </w:r>
      <w:r w:rsidR="008B17B9" w:rsidRPr="008B17B9">
        <w:rPr>
          <w:rFonts w:eastAsia="等线"/>
          <w:lang w:val="en-US" w:eastAsia="zh-CN"/>
        </w:rPr>
        <w:t>Data Collection Reporting Initiation procedure</w:t>
      </w:r>
      <w:r w:rsidR="008B17B9">
        <w:rPr>
          <w:rFonts w:eastAsia="等线" w:hint="eastAsia"/>
          <w:lang w:val="en-US" w:eastAsia="zh-CN"/>
        </w:rPr>
        <w:t xml:space="preserve"> is used </w:t>
      </w:r>
      <w:r w:rsidR="000B1E29">
        <w:rPr>
          <w:rFonts w:eastAsia="等线" w:hint="eastAsia"/>
          <w:lang w:val="en-US" w:eastAsia="zh-CN"/>
        </w:rPr>
        <w:t>to</w:t>
      </w:r>
      <w:r w:rsidR="008B17B9">
        <w:rPr>
          <w:rFonts w:eastAsia="等线" w:hint="eastAsia"/>
          <w:lang w:val="en-US" w:eastAsia="zh-CN"/>
        </w:rPr>
        <w:t xml:space="preserve"> </w:t>
      </w:r>
      <w:r w:rsidR="00C23710">
        <w:rPr>
          <w:rFonts w:eastAsia="等线" w:hint="eastAsia"/>
          <w:lang w:val="en-US" w:eastAsia="zh-CN"/>
        </w:rPr>
        <w:t>c</w:t>
      </w:r>
      <w:r w:rsidR="00C23710" w:rsidRPr="00C23710">
        <w:rPr>
          <w:rFonts w:eastAsia="等线"/>
          <w:lang w:val="en-US" w:eastAsia="zh-CN"/>
        </w:rPr>
        <w:t>onfigur</w:t>
      </w:r>
      <w:r w:rsidR="000B1E29">
        <w:rPr>
          <w:rFonts w:eastAsia="等线" w:hint="eastAsia"/>
          <w:lang w:val="en-US" w:eastAsia="zh-CN"/>
        </w:rPr>
        <w:t>e</w:t>
      </w:r>
      <w:r w:rsidR="00C23710" w:rsidRPr="00C23710">
        <w:rPr>
          <w:rFonts w:eastAsia="等线"/>
          <w:lang w:val="en-US" w:eastAsia="zh-CN"/>
        </w:rPr>
        <w:t xml:space="preserve"> UE trajectory</w:t>
      </w:r>
      <w:r w:rsidR="000B1E29">
        <w:rPr>
          <w:rFonts w:eastAsia="等线" w:hint="eastAsia"/>
          <w:lang w:val="en-US" w:eastAsia="zh-CN"/>
        </w:rPr>
        <w:t xml:space="preserve"> </w:t>
      </w:r>
      <w:r w:rsidR="000B1E29">
        <w:rPr>
          <w:rFonts w:hint="eastAsia"/>
          <w:lang w:val="en-US" w:eastAsia="zh-CN"/>
        </w:rPr>
        <w:t>c</w:t>
      </w:r>
      <w:r w:rsidR="000B1E29">
        <w:rPr>
          <w:lang w:val="en-US" w:eastAsia="zh-CN"/>
        </w:rPr>
        <w:t>ollection</w:t>
      </w:r>
      <w:r w:rsidR="00C23710">
        <w:rPr>
          <w:rFonts w:eastAsia="等线" w:hint="eastAsia"/>
          <w:lang w:val="en-US" w:eastAsia="zh-CN"/>
        </w:rPr>
        <w:t xml:space="preserve">, </w:t>
      </w:r>
      <w:r w:rsidR="0069057C" w:rsidRPr="0069057C">
        <w:rPr>
          <w:rFonts w:eastAsia="等线"/>
          <w:lang w:eastAsia="zh-CN"/>
        </w:rPr>
        <w:t>where the configuration information includes</w:t>
      </w:r>
      <w:r w:rsidR="008B17B9">
        <w:rPr>
          <w:rFonts w:eastAsia="等线" w:hint="eastAsia"/>
          <w:lang w:val="en-US" w:eastAsia="zh-CN"/>
        </w:rPr>
        <w:t xml:space="preserve"> </w:t>
      </w:r>
      <w:r w:rsidR="0069057C">
        <w:rPr>
          <w:lang w:eastAsia="ja-JP"/>
        </w:rPr>
        <w:t xml:space="preserve">UE Trajectory </w:t>
      </w:r>
      <w:r w:rsidR="008B17B9">
        <w:rPr>
          <w:lang w:eastAsia="ja-JP"/>
        </w:rPr>
        <w:t>Collection Time Duration</w:t>
      </w:r>
      <w:r w:rsidR="0069057C">
        <w:rPr>
          <w:rFonts w:hint="eastAsia"/>
          <w:lang w:eastAsia="zh-CN"/>
        </w:rPr>
        <w:t xml:space="preserve"> </w:t>
      </w:r>
      <w:r w:rsidR="008B17B9">
        <w:rPr>
          <w:rFonts w:hint="eastAsia"/>
          <w:lang w:eastAsia="zh-CN"/>
        </w:rPr>
        <w:t xml:space="preserve">and </w:t>
      </w:r>
      <w:r w:rsidR="008B17B9">
        <w:rPr>
          <w:rFonts w:cs="Arial"/>
          <w:lang w:eastAsia="ja-JP"/>
        </w:rPr>
        <w:t>Number of Visited Cells</w:t>
      </w:r>
      <w:r w:rsidR="00C23710">
        <w:rPr>
          <w:rFonts w:eastAsia="等线" w:hint="eastAsia"/>
          <w:lang w:eastAsia="zh-CN"/>
        </w:rPr>
        <w:t>.</w:t>
      </w:r>
      <w:r w:rsidR="0069057C">
        <w:rPr>
          <w:rFonts w:eastAsia="等线" w:hint="eastAsia"/>
          <w:lang w:eastAsia="zh-CN"/>
        </w:rPr>
        <w:t xml:space="preserve"> </w:t>
      </w:r>
      <w:bookmarkStart w:id="25" w:name="OLE_LINK3"/>
      <w:r w:rsidR="0069057C">
        <w:rPr>
          <w:rFonts w:eastAsia="等线" w:hint="eastAsia"/>
          <w:lang w:val="en-US" w:eastAsia="zh-CN"/>
        </w:rPr>
        <w:t xml:space="preserve">And </w:t>
      </w:r>
      <w:r w:rsidR="008B17B9">
        <w:rPr>
          <w:rFonts w:eastAsia="等线" w:hint="eastAsia"/>
          <w:lang w:val="en-US" w:eastAsia="zh-CN"/>
        </w:rPr>
        <w:t xml:space="preserve">the </w:t>
      </w:r>
      <w:r w:rsidR="008B17B9" w:rsidRPr="00FD0425">
        <w:t>HANDOVER REQUEST</w:t>
      </w:r>
      <w:r w:rsidR="008B17B9">
        <w:rPr>
          <w:rFonts w:hint="eastAsia"/>
          <w:lang w:eastAsia="zh-CN"/>
        </w:rPr>
        <w:t xml:space="preserve"> message is </w:t>
      </w:r>
      <w:r w:rsidR="008B17B9">
        <w:rPr>
          <w:rFonts w:eastAsia="等线" w:hint="eastAsia"/>
          <w:lang w:val="en-US" w:eastAsia="zh-CN"/>
        </w:rPr>
        <w:t xml:space="preserve">used </w:t>
      </w:r>
      <w:r w:rsidR="0069057C">
        <w:rPr>
          <w:rFonts w:eastAsia="等线" w:hint="eastAsia"/>
          <w:lang w:val="en-US" w:eastAsia="zh-CN"/>
        </w:rPr>
        <w:t xml:space="preserve">to </w:t>
      </w:r>
      <w:r w:rsidR="009A3978">
        <w:rPr>
          <w:rFonts w:eastAsia="等线" w:hint="eastAsia"/>
          <w:lang w:val="en-US" w:eastAsia="zh-CN"/>
        </w:rPr>
        <w:t>carry</w:t>
      </w:r>
      <w:r w:rsidR="008B17B9">
        <w:rPr>
          <w:rFonts w:eastAsia="等线" w:hint="eastAsia"/>
          <w:lang w:val="en-US" w:eastAsia="zh-CN"/>
        </w:rPr>
        <w:t xml:space="preserve"> </w:t>
      </w:r>
      <w:r w:rsidR="008B17B9">
        <w:t>UE Trajectory Prediction</w:t>
      </w:r>
      <w:r w:rsidR="008B17B9">
        <w:rPr>
          <w:rFonts w:hint="eastAsia"/>
          <w:lang w:eastAsia="zh-CN"/>
        </w:rPr>
        <w:t xml:space="preserve"> and </w:t>
      </w:r>
      <w:r w:rsidR="008B17B9">
        <w:rPr>
          <w:lang w:eastAsia="zh-CN"/>
        </w:rPr>
        <w:t>Data Collection ID</w:t>
      </w:r>
      <w:r w:rsidR="009A3978">
        <w:rPr>
          <w:rFonts w:hint="eastAsia"/>
          <w:lang w:eastAsia="zh-CN"/>
        </w:rPr>
        <w:t xml:space="preserve"> to trigger the target node to start the </w:t>
      </w:r>
      <w:r w:rsidR="009A3978" w:rsidRPr="009A3978">
        <w:rPr>
          <w:rFonts w:eastAsia="等线"/>
          <w:lang w:val="en-US" w:eastAsia="zh-CN"/>
        </w:rPr>
        <w:t>measured UE trajectory</w:t>
      </w:r>
      <w:r w:rsidR="009A3978" w:rsidRPr="009A3978">
        <w:rPr>
          <w:rFonts w:eastAsia="等线" w:hint="eastAsia"/>
          <w:lang w:val="en-US" w:eastAsia="zh-CN"/>
        </w:rPr>
        <w:t xml:space="preserve"> collection for a </w:t>
      </w:r>
      <w:r w:rsidR="009A3978" w:rsidRPr="009A3978">
        <w:rPr>
          <w:rFonts w:eastAsia="等线"/>
          <w:lang w:val="en-US" w:eastAsia="zh-CN"/>
        </w:rPr>
        <w:t>specific</w:t>
      </w:r>
      <w:r w:rsidR="009A3978" w:rsidRPr="009A3978">
        <w:rPr>
          <w:rFonts w:eastAsia="等线" w:hint="eastAsia"/>
          <w:lang w:val="en-US" w:eastAsia="zh-CN"/>
        </w:rPr>
        <w:t xml:space="preserve"> UE</w:t>
      </w:r>
      <w:r w:rsidR="008B17B9" w:rsidRPr="009A3978">
        <w:rPr>
          <w:rFonts w:hint="eastAsia"/>
          <w:lang w:eastAsia="zh-CN"/>
        </w:rPr>
        <w:t>.</w:t>
      </w:r>
    </w:p>
    <w:bookmarkEnd w:id="25"/>
    <w:p w14:paraId="7360CBDC" w14:textId="77777777" w:rsidR="008D638C" w:rsidRDefault="00F27669" w:rsidP="00400E5E">
      <w:pPr>
        <w:jc w:val="both"/>
        <w:rPr>
          <w:lang w:eastAsia="zh-CN"/>
        </w:rPr>
      </w:pPr>
      <w:r w:rsidRPr="00F27669">
        <w:rPr>
          <w:lang w:eastAsia="zh-CN"/>
        </w:rPr>
        <w:t>For multi-hop UE trajectory collection, it is more appropriate to deliver the measured UE trajectory configuration hop by hop from a node to its next hop, rather than directly from the initial source node to all potential target nodes.</w:t>
      </w:r>
      <w:r>
        <w:rPr>
          <w:rFonts w:hint="eastAsia"/>
          <w:lang w:eastAsia="zh-CN"/>
        </w:rPr>
        <w:t xml:space="preserve"> </w:t>
      </w:r>
      <w:r w:rsidRPr="00F27669">
        <w:rPr>
          <w:lang w:eastAsia="zh-CN"/>
        </w:rPr>
        <w:t xml:space="preserve">However, for multi-hop UE trajectory collection, </w:t>
      </w:r>
      <w:r>
        <w:rPr>
          <w:rFonts w:eastAsia="等线" w:hint="eastAsia"/>
          <w:lang w:val="en-US" w:eastAsia="zh-CN"/>
        </w:rPr>
        <w:t>we think</w:t>
      </w:r>
      <w:r w:rsidRPr="00F27669">
        <w:rPr>
          <w:lang w:eastAsia="zh-CN"/>
        </w:rPr>
        <w:t xml:space="preserve"> the measured UE trajectory configuration should be divided into two </w:t>
      </w:r>
      <w:r>
        <w:rPr>
          <w:rFonts w:hint="eastAsia"/>
          <w:lang w:eastAsia="zh-CN"/>
        </w:rPr>
        <w:t>part</w:t>
      </w:r>
      <w:r w:rsidRPr="00F27669">
        <w:rPr>
          <w:lang w:eastAsia="zh-CN"/>
        </w:rPr>
        <w:t xml:space="preserve">s: </w:t>
      </w:r>
      <w:r w:rsidR="00CC705F">
        <w:rPr>
          <w:rFonts w:hint="eastAsia"/>
          <w:lang w:eastAsia="zh-CN"/>
        </w:rPr>
        <w:t>the</w:t>
      </w:r>
      <w:r w:rsidRPr="00F27669">
        <w:rPr>
          <w:lang w:eastAsia="zh-CN"/>
        </w:rPr>
        <w:t xml:space="preserve"> common configuration (non-UE-associated configuration) and </w:t>
      </w:r>
      <w:r w:rsidR="00CC705F">
        <w:rPr>
          <w:rFonts w:hint="eastAsia"/>
          <w:lang w:eastAsia="zh-CN"/>
        </w:rPr>
        <w:t>the</w:t>
      </w:r>
      <w:r w:rsidRPr="00F27669">
        <w:rPr>
          <w:lang w:eastAsia="zh-CN"/>
        </w:rPr>
        <w:t xml:space="preserve"> UE-associated configuration.</w:t>
      </w:r>
      <w:r w:rsidR="00CC705F">
        <w:rPr>
          <w:rFonts w:hint="eastAsia"/>
          <w:lang w:eastAsia="zh-CN"/>
        </w:rPr>
        <w:t xml:space="preserve"> </w:t>
      </w:r>
    </w:p>
    <w:p w14:paraId="1FD69EA9" w14:textId="3D86B1D3" w:rsidR="00F27669" w:rsidRDefault="008D638C" w:rsidP="00400E5E">
      <w:pPr>
        <w:jc w:val="both"/>
        <w:rPr>
          <w:lang w:eastAsia="zh-CN"/>
        </w:rPr>
      </w:pPr>
      <w:r w:rsidRPr="008D638C">
        <w:rPr>
          <w:lang w:eastAsia="zh-CN"/>
        </w:rPr>
        <w:t>Data Collection Reporting Initiation procedure</w:t>
      </w:r>
      <w:r>
        <w:rPr>
          <w:rFonts w:hint="eastAsia"/>
          <w:lang w:eastAsia="zh-CN"/>
        </w:rPr>
        <w:t xml:space="preserve"> could be used to carry the </w:t>
      </w:r>
      <w:r w:rsidRPr="00F27669">
        <w:rPr>
          <w:lang w:eastAsia="zh-CN"/>
        </w:rPr>
        <w:t>non-UE-associated configuration</w:t>
      </w:r>
      <w:r>
        <w:rPr>
          <w:rFonts w:hint="eastAsia"/>
          <w:lang w:eastAsia="zh-CN"/>
        </w:rPr>
        <w:t xml:space="preserve">, e.g., </w:t>
      </w:r>
    </w:p>
    <w:p w14:paraId="18EA4C4A" w14:textId="0C916115" w:rsidR="008D638C" w:rsidRPr="008D638C" w:rsidRDefault="008D638C" w:rsidP="008D638C">
      <w:pPr>
        <w:numPr>
          <w:ilvl w:val="0"/>
          <w:numId w:val="6"/>
        </w:numPr>
        <w:tabs>
          <w:tab w:val="left" w:pos="420"/>
        </w:tabs>
        <w:jc w:val="both"/>
        <w:rPr>
          <w:rFonts w:eastAsia="等线"/>
          <w:lang w:val="en-US" w:eastAsia="zh-CN"/>
        </w:rPr>
      </w:pPr>
      <w:r w:rsidRPr="008D638C">
        <w:rPr>
          <w:rFonts w:eastAsia="等线"/>
          <w:lang w:val="en-US" w:eastAsia="zh-CN"/>
        </w:rPr>
        <w:t>Report Characteristics for Data Collection</w:t>
      </w:r>
      <w:r w:rsidRPr="008D638C">
        <w:rPr>
          <w:rFonts w:eastAsia="等线" w:hint="eastAsia"/>
          <w:lang w:val="en-US" w:eastAsia="zh-CN"/>
        </w:rPr>
        <w:t xml:space="preserve">: It </w:t>
      </w:r>
      <w:r w:rsidRPr="008D638C">
        <w:rPr>
          <w:rFonts w:eastAsia="等线"/>
          <w:lang w:eastAsia="zh-CN"/>
        </w:rPr>
        <w:t xml:space="preserve">indicates the object the </w:t>
      </w:r>
      <w:r w:rsidRPr="008D638C">
        <w:rPr>
          <w:rFonts w:eastAsia="等线" w:hint="eastAsia"/>
          <w:lang w:eastAsia="zh-CN"/>
        </w:rPr>
        <w:t>target node</w:t>
      </w:r>
      <w:r w:rsidRPr="008D638C">
        <w:rPr>
          <w:rFonts w:eastAsia="等线"/>
          <w:lang w:eastAsia="zh-CN"/>
        </w:rPr>
        <w:t xml:space="preserve"> is requested to report.</w:t>
      </w:r>
    </w:p>
    <w:p w14:paraId="5C54D545" w14:textId="42E36389" w:rsidR="008D638C" w:rsidRPr="008D638C" w:rsidRDefault="008D638C" w:rsidP="008D638C">
      <w:pPr>
        <w:numPr>
          <w:ilvl w:val="0"/>
          <w:numId w:val="6"/>
        </w:numPr>
        <w:tabs>
          <w:tab w:val="left" w:pos="420"/>
        </w:tabs>
        <w:jc w:val="both"/>
        <w:rPr>
          <w:rFonts w:eastAsia="等线"/>
          <w:lang w:val="en-US" w:eastAsia="zh-CN"/>
        </w:rPr>
      </w:pPr>
      <w:r w:rsidRPr="008D638C">
        <w:rPr>
          <w:rFonts w:eastAsia="等线"/>
          <w:lang w:val="en-US" w:eastAsia="zh-CN"/>
        </w:rPr>
        <w:t>UE Trajectory Collection Configuration</w:t>
      </w:r>
      <w:r>
        <w:rPr>
          <w:rFonts w:eastAsia="等线" w:hint="eastAsia"/>
          <w:lang w:val="en-US" w:eastAsia="zh-CN"/>
        </w:rPr>
        <w:t xml:space="preserve">: The parameters </w:t>
      </w:r>
      <w:r w:rsidRPr="008D638C">
        <w:rPr>
          <w:rFonts w:eastAsia="等线"/>
          <w:lang w:val="en-US" w:eastAsia="zh-CN"/>
        </w:rPr>
        <w:t>Collection Time Duration for UE Trajectory</w:t>
      </w:r>
      <w:r>
        <w:rPr>
          <w:rFonts w:eastAsia="等线" w:hint="eastAsia"/>
          <w:lang w:val="en-US" w:eastAsia="zh-CN"/>
        </w:rPr>
        <w:t xml:space="preserve"> and </w:t>
      </w:r>
      <w:r w:rsidRPr="008D638C">
        <w:rPr>
          <w:rFonts w:eastAsia="等线"/>
          <w:lang w:eastAsia="zh-CN"/>
        </w:rPr>
        <w:t>Number of Visited Cells</w:t>
      </w:r>
      <w:r>
        <w:rPr>
          <w:rFonts w:eastAsia="等线" w:hint="eastAsia"/>
          <w:lang w:eastAsia="zh-CN"/>
        </w:rPr>
        <w:t xml:space="preserve"> are </w:t>
      </w:r>
      <w:r>
        <w:rPr>
          <w:rFonts w:eastAsia="等线"/>
          <w:lang w:eastAsia="zh-CN"/>
        </w:rPr>
        <w:t>configured</w:t>
      </w:r>
      <w:r>
        <w:rPr>
          <w:rFonts w:eastAsia="等线" w:hint="eastAsia"/>
          <w:lang w:eastAsia="zh-CN"/>
        </w:rPr>
        <w:t xml:space="preserve"> by </w:t>
      </w:r>
      <w:r w:rsidRPr="00F27669">
        <w:rPr>
          <w:lang w:eastAsia="zh-CN"/>
        </w:rPr>
        <w:t>the initial source node</w:t>
      </w:r>
      <w:r>
        <w:rPr>
          <w:rFonts w:hint="eastAsia"/>
          <w:lang w:eastAsia="zh-CN"/>
        </w:rPr>
        <w:t>.</w:t>
      </w:r>
    </w:p>
    <w:p w14:paraId="6A743CE2" w14:textId="0850A583" w:rsidR="008D638C" w:rsidRPr="008D638C" w:rsidRDefault="008D638C" w:rsidP="008D638C">
      <w:pPr>
        <w:numPr>
          <w:ilvl w:val="0"/>
          <w:numId w:val="6"/>
        </w:numPr>
        <w:tabs>
          <w:tab w:val="left" w:pos="420"/>
        </w:tabs>
        <w:jc w:val="both"/>
        <w:rPr>
          <w:rFonts w:eastAsia="等线"/>
          <w:lang w:val="en-US" w:eastAsia="zh-CN"/>
        </w:rPr>
      </w:pPr>
      <w:r w:rsidRPr="008D638C">
        <w:rPr>
          <w:rFonts w:eastAsia="等线" w:hint="eastAsia"/>
          <w:lang w:val="en-US" w:eastAsia="zh-CN"/>
        </w:rPr>
        <w:t>I</w:t>
      </w:r>
      <w:r w:rsidRPr="008D638C">
        <w:rPr>
          <w:rFonts w:eastAsia="等线"/>
          <w:lang w:val="en-US" w:eastAsia="zh-CN"/>
        </w:rPr>
        <w:t>nitial source gNB</w:t>
      </w:r>
      <w:r w:rsidRPr="008D638C">
        <w:rPr>
          <w:rFonts w:eastAsia="等线" w:hint="eastAsia"/>
          <w:lang w:val="en-US" w:eastAsia="zh-CN"/>
        </w:rPr>
        <w:t xml:space="preserve"> ID (e.g., </w:t>
      </w:r>
      <w:r w:rsidRPr="008D638C">
        <w:rPr>
          <w:rFonts w:cs="Arial"/>
          <w:lang w:eastAsia="ja-JP"/>
        </w:rPr>
        <w:t>NG-RAN node UE XnAP ID</w:t>
      </w:r>
      <w:r w:rsidRPr="008D638C">
        <w:rPr>
          <w:rFonts w:eastAsia="等线" w:hint="eastAsia"/>
          <w:lang w:val="en-US" w:eastAsia="zh-CN"/>
        </w:rPr>
        <w:t>): The node that generates the m</w:t>
      </w:r>
      <w:r w:rsidRPr="008D638C">
        <w:rPr>
          <w:rFonts w:eastAsia="等线"/>
          <w:lang w:val="en-US" w:eastAsia="zh-CN"/>
        </w:rPr>
        <w:t>ulti-hop UE trajectory</w:t>
      </w:r>
      <w:r w:rsidRPr="008D638C">
        <w:rPr>
          <w:rFonts w:eastAsia="等线" w:hint="eastAsia"/>
          <w:lang w:val="en-US" w:eastAsia="zh-CN"/>
        </w:rPr>
        <w:t xml:space="preserve"> prediction and requests the </w:t>
      </w:r>
      <w:r w:rsidRPr="008D638C">
        <w:rPr>
          <w:rFonts w:eastAsia="等线" w:hint="eastAsia"/>
          <w:lang w:eastAsia="zh-CN"/>
        </w:rPr>
        <w:t>m</w:t>
      </w:r>
      <w:r w:rsidRPr="008D638C">
        <w:rPr>
          <w:rFonts w:eastAsia="等线"/>
          <w:lang w:eastAsia="zh-CN"/>
        </w:rPr>
        <w:t>easured UE trajectory</w:t>
      </w:r>
      <w:r w:rsidRPr="008D638C">
        <w:rPr>
          <w:rFonts w:eastAsia="等线" w:hint="eastAsia"/>
          <w:lang w:eastAsia="zh-CN"/>
        </w:rPr>
        <w:t xml:space="preserve"> as feedback may be different from the existing source node </w:t>
      </w:r>
      <w:r w:rsidRPr="008D638C">
        <w:rPr>
          <w:rFonts w:eastAsia="等线" w:hint="eastAsia"/>
          <w:lang w:val="en-US" w:eastAsia="zh-CN"/>
        </w:rPr>
        <w:t xml:space="preserve">in the </w:t>
      </w:r>
      <w:r w:rsidRPr="008D638C">
        <w:rPr>
          <w:rFonts w:eastAsia="等线"/>
          <w:lang w:eastAsia="zh-CN"/>
        </w:rPr>
        <w:t>HANDOVER REQUEST message</w:t>
      </w:r>
      <w:r w:rsidRPr="008D638C">
        <w:rPr>
          <w:rFonts w:eastAsia="等线" w:hint="eastAsia"/>
          <w:lang w:eastAsia="zh-CN"/>
        </w:rPr>
        <w:t xml:space="preserve">. For Option 1 of </w:t>
      </w:r>
      <w:r w:rsidRPr="008D638C">
        <w:rPr>
          <w:rFonts w:eastAsia="等线"/>
          <w:lang w:eastAsia="zh-CN"/>
        </w:rPr>
        <w:t>measurement feedback</w:t>
      </w:r>
      <w:r w:rsidRPr="008D638C">
        <w:rPr>
          <w:rFonts w:eastAsia="等线" w:hint="eastAsia"/>
          <w:lang w:eastAsia="zh-CN"/>
        </w:rPr>
        <w:t xml:space="preserve"> </w:t>
      </w:r>
      <w:r w:rsidRPr="008D638C">
        <w:rPr>
          <w:rFonts w:eastAsia="等线"/>
          <w:lang w:eastAsia="zh-CN"/>
        </w:rPr>
        <w:t>transfer</w:t>
      </w:r>
      <w:r w:rsidRPr="008D638C">
        <w:rPr>
          <w:rFonts w:eastAsia="等线" w:hint="eastAsia"/>
          <w:lang w:eastAsia="zh-CN"/>
        </w:rPr>
        <w:t xml:space="preserve"> (</w:t>
      </w:r>
      <w:r w:rsidRPr="008D638C">
        <w:rPr>
          <w:rFonts w:eastAsia="等线"/>
          <w:lang w:eastAsia="zh-CN"/>
        </w:rPr>
        <w:t>Parallel transmission from each hop gNB to the initial source gNB</w:t>
      </w:r>
      <w:r w:rsidRPr="008D638C">
        <w:rPr>
          <w:rFonts w:eastAsia="等线" w:hint="eastAsia"/>
          <w:lang w:eastAsia="zh-CN"/>
        </w:rPr>
        <w:t xml:space="preserve">), the target node needs to </w:t>
      </w:r>
      <w:r w:rsidRPr="008D638C">
        <w:rPr>
          <w:rFonts w:eastAsia="等线"/>
          <w:lang w:eastAsia="zh-CN"/>
        </w:rPr>
        <w:t>obtain the identity</w:t>
      </w:r>
      <w:r w:rsidRPr="008D638C">
        <w:rPr>
          <w:rFonts w:eastAsia="等线" w:hint="eastAsia"/>
          <w:lang w:eastAsia="zh-CN"/>
        </w:rPr>
        <w:t xml:space="preserve"> of the </w:t>
      </w:r>
      <w:r w:rsidRPr="008D638C">
        <w:rPr>
          <w:rFonts w:eastAsia="等线"/>
          <w:lang w:eastAsia="zh-CN"/>
        </w:rPr>
        <w:t>initial source gNB</w:t>
      </w:r>
      <w:r w:rsidRPr="008D638C">
        <w:rPr>
          <w:rFonts w:eastAsia="等线" w:hint="eastAsia"/>
          <w:lang w:eastAsia="zh-CN"/>
        </w:rPr>
        <w:t xml:space="preserve"> in order </w:t>
      </w:r>
      <w:r w:rsidRPr="008D638C">
        <w:rPr>
          <w:rFonts w:eastAsia="等线"/>
          <w:lang w:eastAsia="zh-CN"/>
        </w:rPr>
        <w:t>to enable the transmission of measurement feedback</w:t>
      </w:r>
      <w:r w:rsidRPr="008D638C">
        <w:rPr>
          <w:rFonts w:eastAsia="等线" w:hint="eastAsia"/>
          <w:lang w:eastAsia="zh-CN"/>
        </w:rPr>
        <w:t>.</w:t>
      </w:r>
    </w:p>
    <w:p w14:paraId="795728A3" w14:textId="280E92EF" w:rsidR="00761654" w:rsidRPr="0029568B" w:rsidRDefault="008D638C" w:rsidP="00400E5E">
      <w:pPr>
        <w:jc w:val="both"/>
        <w:rPr>
          <w:rFonts w:eastAsia="等线"/>
          <w:lang w:eastAsia="zh-CN"/>
        </w:rPr>
      </w:pPr>
      <w:r>
        <w:rPr>
          <w:rFonts w:hint="eastAsia"/>
          <w:lang w:eastAsia="zh-CN"/>
        </w:rPr>
        <w:t>F</w:t>
      </w:r>
      <w:r w:rsidR="00403F26">
        <w:rPr>
          <w:rFonts w:hint="eastAsia"/>
          <w:lang w:eastAsia="zh-CN"/>
        </w:rPr>
        <w:t xml:space="preserve">or </w:t>
      </w:r>
      <w:r>
        <w:rPr>
          <w:rFonts w:hint="eastAsia"/>
          <w:lang w:eastAsia="zh-CN"/>
        </w:rPr>
        <w:t>the</w:t>
      </w:r>
      <w:r w:rsidRPr="00F27669">
        <w:rPr>
          <w:lang w:eastAsia="zh-CN"/>
        </w:rPr>
        <w:t xml:space="preserve"> UE-associated configuration</w:t>
      </w:r>
      <w:r w:rsidR="00403F26">
        <w:rPr>
          <w:rFonts w:eastAsia="等线" w:hint="eastAsia"/>
          <w:lang w:val="en-US" w:eastAsia="zh-CN"/>
        </w:rPr>
        <w:t xml:space="preserve">, </w:t>
      </w:r>
      <w:r>
        <w:rPr>
          <w:rFonts w:eastAsia="等线" w:hint="eastAsia"/>
          <w:lang w:val="en-US" w:eastAsia="zh-CN"/>
        </w:rPr>
        <w:t>it</w:t>
      </w:r>
      <w:r w:rsidR="00403F26" w:rsidRPr="00403F26">
        <w:rPr>
          <w:rFonts w:eastAsia="等线"/>
          <w:lang w:eastAsia="zh-CN"/>
        </w:rPr>
        <w:t xml:space="preserve"> </w:t>
      </w:r>
      <w:r>
        <w:rPr>
          <w:rFonts w:eastAsia="等线" w:hint="eastAsia"/>
          <w:lang w:eastAsia="zh-CN"/>
        </w:rPr>
        <w:t xml:space="preserve">is </w:t>
      </w:r>
      <w:r w:rsidR="00403F26" w:rsidRPr="00403F26">
        <w:rPr>
          <w:rFonts w:eastAsia="等线"/>
          <w:lang w:eastAsia="zh-CN"/>
        </w:rPr>
        <w:t>better transferred hop-by-hop via the HANDOVER REQUEST message</w:t>
      </w:r>
      <w:r w:rsidR="00403F26">
        <w:rPr>
          <w:rFonts w:hint="eastAsia"/>
          <w:lang w:eastAsia="zh-CN"/>
        </w:rPr>
        <w:t xml:space="preserve">. </w:t>
      </w:r>
      <w:r w:rsidR="00403F26">
        <w:rPr>
          <w:lang w:eastAsia="zh-CN"/>
        </w:rPr>
        <w:t>F</w:t>
      </w:r>
      <w:r w:rsidR="00403F26">
        <w:rPr>
          <w:rFonts w:hint="eastAsia"/>
          <w:lang w:eastAsia="zh-CN"/>
        </w:rPr>
        <w:t xml:space="preserve">or example, </w:t>
      </w:r>
      <w:r w:rsidR="00BF5295">
        <w:rPr>
          <w:rFonts w:eastAsia="等线" w:hint="eastAsia"/>
          <w:lang w:val="en-US" w:eastAsia="zh-CN"/>
        </w:rPr>
        <w:t xml:space="preserve">Collection Time Duration is one of the UE Trajectory Collection Configuration which is the condition </w:t>
      </w:r>
      <w:r w:rsidR="00C53259">
        <w:rPr>
          <w:rFonts w:eastAsia="等线" w:hint="eastAsia"/>
          <w:lang w:val="en-US" w:eastAsia="zh-CN"/>
        </w:rPr>
        <w:t xml:space="preserve">to </w:t>
      </w:r>
      <w:r w:rsidR="00BF5295">
        <w:rPr>
          <w:rFonts w:eastAsia="等线"/>
          <w:lang w:val="en-US" w:eastAsia="zh-CN"/>
        </w:rPr>
        <w:t>trigge</w:t>
      </w:r>
      <w:r w:rsidR="00C53259">
        <w:rPr>
          <w:rFonts w:eastAsia="等线" w:hint="eastAsia"/>
          <w:lang w:val="en-US" w:eastAsia="zh-CN"/>
        </w:rPr>
        <w:t>r</w:t>
      </w:r>
      <w:r w:rsidR="00BF5295">
        <w:rPr>
          <w:rFonts w:eastAsia="等线" w:hint="eastAsia"/>
          <w:lang w:val="en-US" w:eastAsia="zh-CN"/>
        </w:rPr>
        <w:t xml:space="preserve"> the target node to stop the UE Trajectory collection after successful handover.</w:t>
      </w:r>
      <w:r w:rsidR="00C53259">
        <w:rPr>
          <w:rFonts w:eastAsia="等线" w:hint="eastAsia"/>
          <w:lang w:val="en-US" w:eastAsia="zh-CN"/>
        </w:rPr>
        <w:t xml:space="preserve"> </w:t>
      </w:r>
      <w:r w:rsidR="00C53259">
        <w:rPr>
          <w:rFonts w:eastAsia="等线"/>
          <w:lang w:val="en-US" w:eastAsia="zh-CN"/>
        </w:rPr>
        <w:t>F</w:t>
      </w:r>
      <w:r w:rsidR="00C53259">
        <w:rPr>
          <w:rFonts w:eastAsia="等线" w:hint="eastAsia"/>
          <w:lang w:val="en-US" w:eastAsia="zh-CN"/>
        </w:rPr>
        <w:t>or m</w:t>
      </w:r>
      <w:r w:rsidR="00C53259" w:rsidRPr="00C53259">
        <w:rPr>
          <w:rFonts w:eastAsia="等线"/>
          <w:lang w:val="en-US" w:eastAsia="zh-CN"/>
        </w:rPr>
        <w:t>ulti-hop UE trajectory</w:t>
      </w:r>
      <w:r w:rsidR="00C53259">
        <w:rPr>
          <w:rFonts w:eastAsia="等线" w:hint="eastAsia"/>
          <w:lang w:val="en-US" w:eastAsia="zh-CN"/>
        </w:rPr>
        <w:t xml:space="preserve">, </w:t>
      </w:r>
      <w:r w:rsidR="00390B45">
        <w:rPr>
          <w:rFonts w:eastAsia="等线" w:hint="eastAsia"/>
          <w:lang w:val="en-US" w:eastAsia="zh-CN"/>
        </w:rPr>
        <w:t>t</w:t>
      </w:r>
      <w:r w:rsidR="00390B45" w:rsidRPr="00390B45">
        <w:rPr>
          <w:rFonts w:eastAsia="等线"/>
          <w:lang w:eastAsia="zh-CN"/>
        </w:rPr>
        <w:t xml:space="preserve">he actual collection duration of each target node </w:t>
      </w:r>
      <w:r w:rsidR="00403F26">
        <w:rPr>
          <w:rFonts w:eastAsia="等线" w:hint="eastAsia"/>
          <w:lang w:eastAsia="zh-CN"/>
        </w:rPr>
        <w:t>differs</w:t>
      </w:r>
      <w:r w:rsidR="00390B45" w:rsidRPr="00390B45">
        <w:rPr>
          <w:rFonts w:eastAsia="等线"/>
          <w:lang w:eastAsia="zh-CN"/>
        </w:rPr>
        <w:t xml:space="preserve"> </w:t>
      </w:r>
      <w:r w:rsidR="00390B45">
        <w:rPr>
          <w:rFonts w:eastAsia="等线" w:hint="eastAsia"/>
          <w:lang w:eastAsia="zh-CN"/>
        </w:rPr>
        <w:t>due to</w:t>
      </w:r>
      <w:r w:rsidR="00390B45" w:rsidRPr="00390B45">
        <w:rPr>
          <w:rFonts w:eastAsia="等线"/>
          <w:lang w:eastAsia="zh-CN"/>
        </w:rPr>
        <w:t xml:space="preserve"> the </w:t>
      </w:r>
      <w:r w:rsidR="00390B45">
        <w:rPr>
          <w:rFonts w:eastAsia="等线" w:hint="eastAsia"/>
          <w:lang w:eastAsia="zh-CN"/>
        </w:rPr>
        <w:t>time UE stayed in previous target node(s)</w:t>
      </w:r>
      <w:r w:rsidR="00390B45" w:rsidRPr="00390B45">
        <w:rPr>
          <w:rFonts w:eastAsia="等线"/>
          <w:lang w:eastAsia="zh-CN"/>
        </w:rPr>
        <w:t>.</w:t>
      </w:r>
      <w:r w:rsidR="00D35900">
        <w:rPr>
          <w:rFonts w:eastAsia="等线" w:hint="eastAsia"/>
          <w:lang w:eastAsia="zh-CN"/>
        </w:rPr>
        <w:t xml:space="preserve"> </w:t>
      </w:r>
      <w:r w:rsidR="0067471F">
        <w:rPr>
          <w:rFonts w:eastAsia="等线" w:hint="eastAsia"/>
          <w:lang w:eastAsia="zh-CN"/>
        </w:rPr>
        <w:t>T</w:t>
      </w:r>
      <w:r w:rsidR="0067471F" w:rsidRPr="00D35900">
        <w:rPr>
          <w:rFonts w:eastAsia="等线"/>
          <w:lang w:eastAsia="zh-CN"/>
        </w:rPr>
        <w:t>he intermediate hop node</w:t>
      </w:r>
      <w:r w:rsidR="0067471F" w:rsidRPr="00D35900">
        <w:rPr>
          <w:rFonts w:eastAsia="等线" w:hint="eastAsia"/>
          <w:lang w:eastAsia="zh-CN"/>
        </w:rPr>
        <w:t xml:space="preserve"> </w:t>
      </w:r>
      <w:r w:rsidR="00403F26">
        <w:rPr>
          <w:rFonts w:eastAsia="等线" w:hint="eastAsia"/>
          <w:lang w:eastAsia="zh-CN"/>
        </w:rPr>
        <w:t>needs</w:t>
      </w:r>
      <w:r w:rsidR="0067471F" w:rsidRPr="00D35900">
        <w:rPr>
          <w:rFonts w:eastAsia="等线" w:hint="eastAsia"/>
          <w:lang w:eastAsia="zh-CN"/>
        </w:rPr>
        <w:t xml:space="preserve"> </w:t>
      </w:r>
      <w:r w:rsidR="00403F26">
        <w:rPr>
          <w:rFonts w:eastAsia="等线" w:hint="eastAsia"/>
          <w:lang w:eastAsia="zh-CN"/>
        </w:rPr>
        <w:t xml:space="preserve">to </w:t>
      </w:r>
      <w:r w:rsidR="0067471F" w:rsidRPr="00D35900">
        <w:rPr>
          <w:rFonts w:eastAsia="等线" w:hint="eastAsia"/>
          <w:lang w:eastAsia="zh-CN"/>
        </w:rPr>
        <w:t xml:space="preserve">update the Collection Time Duration </w:t>
      </w:r>
      <w:r w:rsidR="0067471F">
        <w:rPr>
          <w:rFonts w:eastAsia="等线" w:hint="eastAsia"/>
          <w:lang w:eastAsia="zh-CN"/>
        </w:rPr>
        <w:t xml:space="preserve">for its next hop node when the UE leaves this </w:t>
      </w:r>
      <w:r w:rsidR="0067471F" w:rsidRPr="00D35900">
        <w:rPr>
          <w:rFonts w:eastAsia="等线"/>
          <w:lang w:eastAsia="zh-CN"/>
        </w:rPr>
        <w:t>intermediate hop node</w:t>
      </w:r>
      <w:r w:rsidR="0067471F">
        <w:rPr>
          <w:rFonts w:eastAsia="等线" w:hint="eastAsia"/>
          <w:lang w:eastAsia="zh-CN"/>
        </w:rPr>
        <w:t>.</w:t>
      </w:r>
      <w:r w:rsidR="0029568B">
        <w:rPr>
          <w:rFonts w:eastAsia="等线" w:hint="eastAsia"/>
          <w:lang w:eastAsia="zh-CN"/>
        </w:rPr>
        <w:t xml:space="preserve"> </w:t>
      </w:r>
      <w:bookmarkStart w:id="26" w:name="OLE_LINK22"/>
      <w:r w:rsidR="0029568B">
        <w:rPr>
          <w:rFonts w:eastAsia="等线"/>
          <w:lang w:eastAsia="zh-CN"/>
        </w:rPr>
        <w:t>T</w:t>
      </w:r>
      <w:r w:rsidR="0029568B">
        <w:rPr>
          <w:rFonts w:eastAsia="等线" w:hint="eastAsia"/>
          <w:lang w:eastAsia="zh-CN"/>
        </w:rPr>
        <w:t xml:space="preserve">his kind of configurations which are </w:t>
      </w:r>
      <w:r w:rsidR="0029568B" w:rsidRPr="0029568B">
        <w:rPr>
          <w:rFonts w:eastAsia="等线"/>
          <w:lang w:eastAsia="zh-CN"/>
        </w:rPr>
        <w:t>associated with</w:t>
      </w:r>
      <w:r w:rsidR="0029568B">
        <w:rPr>
          <w:rFonts w:eastAsia="等线" w:hint="eastAsia"/>
          <w:lang w:eastAsia="zh-CN"/>
        </w:rPr>
        <w:t xml:space="preserve"> each UE are more </w:t>
      </w:r>
      <w:r w:rsidR="0029568B" w:rsidRPr="0029568B">
        <w:rPr>
          <w:rFonts w:eastAsia="等线"/>
          <w:lang w:eastAsia="zh-CN"/>
        </w:rPr>
        <w:t>suitably transferred</w:t>
      </w:r>
      <w:r w:rsidR="0029568B">
        <w:rPr>
          <w:rFonts w:eastAsia="等线" w:hint="eastAsia"/>
          <w:lang w:eastAsia="zh-CN"/>
        </w:rPr>
        <w:t xml:space="preserve"> in </w:t>
      </w:r>
      <w:r w:rsidR="0029568B" w:rsidRPr="00403F26">
        <w:rPr>
          <w:rFonts w:eastAsia="等线"/>
          <w:lang w:eastAsia="zh-CN"/>
        </w:rPr>
        <w:t>HANDOVER REQUEST message</w:t>
      </w:r>
      <w:r w:rsidR="0029568B">
        <w:rPr>
          <w:rFonts w:eastAsia="等线" w:hint="eastAsia"/>
          <w:lang w:eastAsia="zh-CN"/>
        </w:rPr>
        <w:t>.</w:t>
      </w:r>
      <w:bookmarkEnd w:id="26"/>
    </w:p>
    <w:p w14:paraId="415D61B3" w14:textId="2B52A4AE" w:rsidR="00D35900" w:rsidRDefault="00D35900" w:rsidP="00400E5E">
      <w:pPr>
        <w:jc w:val="both"/>
        <w:rPr>
          <w:rFonts w:eastAsia="等线"/>
          <w:lang w:eastAsia="zh-CN"/>
        </w:rPr>
      </w:pPr>
      <w:r w:rsidRPr="00400E5E">
        <w:rPr>
          <w:rFonts w:eastAsia="等线"/>
          <w:b/>
          <w:bCs/>
          <w:lang w:val="en-US" w:eastAsia="zh-CN"/>
        </w:rPr>
        <w:t xml:space="preserve">Observation </w:t>
      </w:r>
      <w:r w:rsidR="008D638C">
        <w:rPr>
          <w:rFonts w:eastAsia="等线" w:hint="eastAsia"/>
          <w:b/>
          <w:bCs/>
          <w:lang w:val="en-US" w:eastAsia="zh-CN"/>
        </w:rPr>
        <w:t>6</w:t>
      </w:r>
      <w:r w:rsidRPr="00400E5E">
        <w:rPr>
          <w:rFonts w:eastAsia="等线"/>
          <w:b/>
          <w:bCs/>
          <w:lang w:val="en-US" w:eastAsia="zh-CN"/>
        </w:rPr>
        <w:t>:</w:t>
      </w:r>
      <w:r w:rsidRPr="00D35900">
        <w:rPr>
          <w:rFonts w:eastAsia="等线"/>
          <w:b/>
          <w:bCs/>
          <w:lang w:val="en-US" w:eastAsia="zh-CN"/>
        </w:rPr>
        <w:t xml:space="preserve"> </w:t>
      </w:r>
      <w:r w:rsidR="007164DE">
        <w:rPr>
          <w:rFonts w:eastAsia="等线" w:hint="eastAsia"/>
          <w:b/>
          <w:bCs/>
          <w:lang w:val="en-US" w:eastAsia="zh-CN"/>
        </w:rPr>
        <w:t>F</w:t>
      </w:r>
      <w:r w:rsidR="007164DE" w:rsidRPr="00D35900">
        <w:rPr>
          <w:rFonts w:eastAsia="等线"/>
          <w:b/>
          <w:bCs/>
          <w:lang w:val="en-US" w:eastAsia="zh-CN"/>
        </w:rPr>
        <w:t>or multi-hop UE trajectory</w:t>
      </w:r>
      <w:r w:rsidR="007164DE">
        <w:rPr>
          <w:rFonts w:eastAsia="等线" w:hint="eastAsia"/>
          <w:b/>
          <w:bCs/>
          <w:lang w:val="en-US" w:eastAsia="zh-CN"/>
        </w:rPr>
        <w:t>, t</w:t>
      </w:r>
      <w:r w:rsidRPr="00D35900">
        <w:rPr>
          <w:rFonts w:eastAsia="等线"/>
          <w:b/>
          <w:bCs/>
          <w:lang w:val="en-US" w:eastAsia="zh-CN"/>
        </w:rPr>
        <w:t xml:space="preserve">he actual collection duration </w:t>
      </w:r>
      <w:r w:rsidR="008D638C">
        <w:rPr>
          <w:rFonts w:eastAsia="等线" w:hint="eastAsia"/>
          <w:b/>
          <w:bCs/>
          <w:lang w:val="en-US" w:eastAsia="zh-CN"/>
        </w:rPr>
        <w:t>and n</w:t>
      </w:r>
      <w:r w:rsidR="008D638C" w:rsidRPr="008D638C">
        <w:rPr>
          <w:rFonts w:eastAsia="等线"/>
          <w:b/>
          <w:bCs/>
          <w:lang w:val="en-US" w:eastAsia="zh-CN"/>
        </w:rPr>
        <w:t xml:space="preserve">umber of </w:t>
      </w:r>
      <w:r w:rsidR="008D638C">
        <w:rPr>
          <w:rFonts w:eastAsia="等线" w:hint="eastAsia"/>
          <w:b/>
          <w:bCs/>
          <w:lang w:val="en-US" w:eastAsia="zh-CN"/>
        </w:rPr>
        <w:t>v</w:t>
      </w:r>
      <w:r w:rsidR="008D638C" w:rsidRPr="008D638C">
        <w:rPr>
          <w:rFonts w:eastAsia="等线"/>
          <w:b/>
          <w:bCs/>
          <w:lang w:val="en-US" w:eastAsia="zh-CN"/>
        </w:rPr>
        <w:t xml:space="preserve">isited Cells </w:t>
      </w:r>
      <w:r w:rsidR="008D638C">
        <w:rPr>
          <w:rFonts w:eastAsia="等线" w:hint="eastAsia"/>
          <w:b/>
          <w:bCs/>
          <w:lang w:val="en-US" w:eastAsia="zh-CN"/>
        </w:rPr>
        <w:t>for</w:t>
      </w:r>
      <w:r w:rsidRPr="00D35900">
        <w:rPr>
          <w:rFonts w:eastAsia="等线"/>
          <w:b/>
          <w:bCs/>
          <w:lang w:val="en-US" w:eastAsia="zh-CN"/>
        </w:rPr>
        <w:t xml:space="preserve"> each target node </w:t>
      </w:r>
      <w:r w:rsidR="007164DE">
        <w:rPr>
          <w:rFonts w:eastAsia="等线" w:hint="eastAsia"/>
          <w:b/>
          <w:bCs/>
          <w:lang w:val="en-US" w:eastAsia="zh-CN"/>
        </w:rPr>
        <w:t xml:space="preserve">are </w:t>
      </w:r>
      <w:r w:rsidR="00403F26" w:rsidRPr="00403F26">
        <w:rPr>
          <w:rFonts w:eastAsia="等线"/>
          <w:b/>
          <w:bCs/>
          <w:lang w:val="en-US" w:eastAsia="zh-CN"/>
        </w:rPr>
        <w:t>differ</w:t>
      </w:r>
      <w:r w:rsidR="007164DE">
        <w:rPr>
          <w:rFonts w:eastAsia="等线" w:hint="eastAsia"/>
          <w:b/>
          <w:bCs/>
          <w:lang w:val="en-US" w:eastAsia="zh-CN"/>
        </w:rPr>
        <w:t>ent.</w:t>
      </w:r>
    </w:p>
    <w:p w14:paraId="5F295000" w14:textId="4B64921D" w:rsidR="0067471F" w:rsidRDefault="00BE2B32" w:rsidP="00400E5E">
      <w:pPr>
        <w:jc w:val="both"/>
        <w:rPr>
          <w:rFonts w:eastAsia="等线"/>
          <w:lang w:eastAsia="zh-CN"/>
        </w:rPr>
      </w:pPr>
      <w:r w:rsidRPr="0067471F">
        <w:rPr>
          <w:rFonts w:eastAsia="等线"/>
          <w:lang w:eastAsia="zh-CN"/>
        </w:rPr>
        <w:lastRenderedPageBreak/>
        <w:t>Specifically</w:t>
      </w:r>
      <w:r>
        <w:rPr>
          <w:rFonts w:eastAsia="等线" w:hint="eastAsia"/>
          <w:lang w:eastAsia="zh-CN"/>
        </w:rPr>
        <w:t xml:space="preserve">, we </w:t>
      </w:r>
      <w:r w:rsidR="00BC5D22">
        <w:rPr>
          <w:rFonts w:eastAsia="等线" w:hint="eastAsia"/>
          <w:lang w:eastAsia="zh-CN"/>
        </w:rPr>
        <w:t>propose that</w:t>
      </w:r>
      <w:r>
        <w:rPr>
          <w:rFonts w:eastAsia="等线" w:hint="eastAsia"/>
          <w:lang w:eastAsia="zh-CN"/>
        </w:rPr>
        <w:t xml:space="preserve"> the following </w:t>
      </w:r>
      <w:r w:rsidR="007164DE">
        <w:rPr>
          <w:rFonts w:hint="eastAsia"/>
          <w:lang w:eastAsia="zh-CN"/>
        </w:rPr>
        <w:t>the</w:t>
      </w:r>
      <w:r w:rsidR="007164DE" w:rsidRPr="00F27669">
        <w:rPr>
          <w:lang w:eastAsia="zh-CN"/>
        </w:rPr>
        <w:t xml:space="preserve"> UE-associated configuration</w:t>
      </w:r>
      <w:r>
        <w:rPr>
          <w:rFonts w:eastAsia="等线" w:hint="eastAsia"/>
          <w:lang w:eastAsia="zh-CN"/>
        </w:rPr>
        <w:t xml:space="preserve">s of </w:t>
      </w:r>
      <w:r>
        <w:rPr>
          <w:rFonts w:eastAsia="等线" w:hint="eastAsia"/>
          <w:lang w:val="en-US" w:eastAsia="zh-CN"/>
        </w:rPr>
        <w:t>m</w:t>
      </w:r>
      <w:r w:rsidRPr="00C53259">
        <w:rPr>
          <w:rFonts w:eastAsia="等线"/>
          <w:lang w:val="en-US" w:eastAsia="zh-CN"/>
        </w:rPr>
        <w:t>ulti-hop UE trajectory</w:t>
      </w:r>
      <w:r>
        <w:rPr>
          <w:rFonts w:eastAsia="等线" w:hint="eastAsia"/>
          <w:lang w:val="en-US" w:eastAsia="zh-CN"/>
        </w:rPr>
        <w:t xml:space="preserve"> </w:t>
      </w:r>
      <w:r w:rsidRPr="000B1E29">
        <w:rPr>
          <w:rFonts w:eastAsia="等线"/>
          <w:lang w:eastAsia="zh-CN"/>
        </w:rPr>
        <w:t>measurement</w:t>
      </w:r>
      <w:r>
        <w:rPr>
          <w:rFonts w:eastAsia="等线" w:hint="eastAsia"/>
          <w:lang w:val="en-US" w:eastAsia="zh-CN"/>
        </w:rPr>
        <w:t xml:space="preserve"> should be </w:t>
      </w:r>
      <w:r>
        <w:rPr>
          <w:rFonts w:eastAsia="等线"/>
          <w:lang w:val="en-US" w:eastAsia="zh-CN"/>
        </w:rPr>
        <w:t>included</w:t>
      </w:r>
      <w:r>
        <w:rPr>
          <w:rFonts w:eastAsia="等线" w:hint="eastAsia"/>
          <w:lang w:val="en-US" w:eastAsia="zh-CN"/>
        </w:rPr>
        <w:t xml:space="preserve"> in the </w:t>
      </w:r>
      <w:r w:rsidRPr="00D35900">
        <w:rPr>
          <w:rFonts w:eastAsia="等线"/>
          <w:lang w:eastAsia="zh-CN"/>
        </w:rPr>
        <w:t>HANDOVER REQUEST message</w:t>
      </w:r>
      <w:r>
        <w:rPr>
          <w:rFonts w:eastAsia="等线" w:hint="eastAsia"/>
          <w:lang w:eastAsia="zh-CN"/>
        </w:rPr>
        <w:t>:</w:t>
      </w:r>
    </w:p>
    <w:p w14:paraId="1C2BA934" w14:textId="38231C94" w:rsidR="00F06199" w:rsidRPr="007164DE" w:rsidRDefault="00131FC7" w:rsidP="00BE2B32">
      <w:pPr>
        <w:numPr>
          <w:ilvl w:val="0"/>
          <w:numId w:val="6"/>
        </w:numPr>
        <w:tabs>
          <w:tab w:val="left" w:pos="420"/>
        </w:tabs>
        <w:jc w:val="both"/>
        <w:rPr>
          <w:rFonts w:eastAsia="等线"/>
          <w:lang w:val="en-US" w:eastAsia="zh-CN"/>
        </w:rPr>
      </w:pPr>
      <w:r>
        <w:rPr>
          <w:rFonts w:eastAsia="等线" w:hint="eastAsia"/>
          <w:b/>
          <w:bCs/>
          <w:lang w:val="en-US" w:eastAsia="zh-CN"/>
        </w:rPr>
        <w:t>R</w:t>
      </w:r>
      <w:r w:rsidR="00D7488E">
        <w:rPr>
          <w:rFonts w:eastAsia="等线" w:hint="eastAsia"/>
          <w:b/>
          <w:bCs/>
          <w:lang w:val="en-US" w:eastAsia="zh-CN"/>
        </w:rPr>
        <w:t xml:space="preserve">emaining </w:t>
      </w:r>
      <w:r w:rsidR="00D7488E" w:rsidRPr="00D7488E">
        <w:rPr>
          <w:rFonts w:eastAsia="等线"/>
          <w:b/>
          <w:bCs/>
          <w:lang w:val="en-US" w:eastAsia="zh-CN"/>
        </w:rPr>
        <w:t>Collection Time Duration</w:t>
      </w:r>
      <w:r w:rsidR="00D7488E">
        <w:rPr>
          <w:rFonts w:eastAsia="等线" w:hint="eastAsia"/>
          <w:b/>
          <w:bCs/>
          <w:lang w:val="en-US" w:eastAsia="zh-CN"/>
        </w:rPr>
        <w:t xml:space="preserve"> for </w:t>
      </w:r>
      <w:r w:rsidR="00D7488E" w:rsidRPr="00D7488E">
        <w:rPr>
          <w:rFonts w:eastAsia="等线"/>
          <w:b/>
          <w:bCs/>
          <w:lang w:val="en-US" w:eastAsia="zh-CN"/>
        </w:rPr>
        <w:t>UE Trajectory</w:t>
      </w:r>
      <w:r w:rsidR="00D7488E" w:rsidRPr="00D7488E">
        <w:rPr>
          <w:rFonts w:eastAsia="等线" w:hint="eastAsia"/>
          <w:lang w:val="en-US" w:eastAsia="zh-CN"/>
        </w:rPr>
        <w:t>:</w:t>
      </w:r>
      <w:r w:rsidR="00D7488E">
        <w:rPr>
          <w:rFonts w:eastAsia="等线" w:hint="eastAsia"/>
          <w:lang w:val="en-US" w:eastAsia="zh-CN"/>
        </w:rPr>
        <w:t xml:space="preserve"> </w:t>
      </w:r>
      <w:r w:rsidRPr="00131FC7">
        <w:rPr>
          <w:rFonts w:eastAsia="等线"/>
          <w:lang w:eastAsia="zh-CN"/>
        </w:rPr>
        <w:t>This refers to</w:t>
      </w:r>
      <w:r w:rsidR="00F06199">
        <w:rPr>
          <w:rFonts w:eastAsia="等线" w:hint="eastAsia"/>
          <w:lang w:val="en-US" w:eastAsia="zh-CN"/>
        </w:rPr>
        <w:t xml:space="preserve"> the </w:t>
      </w:r>
      <w:r w:rsidR="00F06199" w:rsidRPr="00390B45">
        <w:rPr>
          <w:rFonts w:eastAsia="等线"/>
          <w:lang w:eastAsia="zh-CN"/>
        </w:rPr>
        <w:t>actual collection duration of each target node</w:t>
      </w:r>
      <w:r>
        <w:rPr>
          <w:rFonts w:eastAsia="等线" w:hint="eastAsia"/>
          <w:lang w:eastAsia="zh-CN"/>
        </w:rPr>
        <w:t>,</w:t>
      </w:r>
      <w:r w:rsidR="00F06199">
        <w:rPr>
          <w:rFonts w:eastAsia="等线" w:hint="eastAsia"/>
          <w:lang w:eastAsia="zh-CN"/>
        </w:rPr>
        <w:t xml:space="preserve"> </w:t>
      </w:r>
      <w:r>
        <w:rPr>
          <w:rFonts w:eastAsia="等线"/>
          <w:lang w:eastAsia="zh-CN"/>
        </w:rPr>
        <w:t>which</w:t>
      </w:r>
      <w:r w:rsidR="00F06199">
        <w:rPr>
          <w:rFonts w:eastAsia="等线" w:hint="eastAsia"/>
          <w:lang w:eastAsia="zh-CN"/>
        </w:rPr>
        <w:t xml:space="preserve"> is updated by the </w:t>
      </w:r>
      <w:r w:rsidR="00F06199" w:rsidRPr="00D35900">
        <w:rPr>
          <w:rFonts w:eastAsia="等线"/>
          <w:lang w:eastAsia="zh-CN"/>
        </w:rPr>
        <w:t>intermediate hop node</w:t>
      </w:r>
      <w:r w:rsidR="00F06199">
        <w:rPr>
          <w:rFonts w:eastAsia="等线" w:hint="eastAsia"/>
          <w:lang w:eastAsia="zh-CN"/>
        </w:rPr>
        <w:t xml:space="preserve"> for its next hop node when the UE leaves this </w:t>
      </w:r>
      <w:r w:rsidR="00F06199" w:rsidRPr="00D35900">
        <w:rPr>
          <w:rFonts w:eastAsia="等线"/>
          <w:lang w:eastAsia="zh-CN"/>
        </w:rPr>
        <w:t>intermediate hop node</w:t>
      </w:r>
      <w:r w:rsidR="00F06199">
        <w:rPr>
          <w:rFonts w:eastAsia="等线" w:hint="eastAsia"/>
          <w:lang w:eastAsia="zh-CN"/>
        </w:rPr>
        <w:t>.</w:t>
      </w:r>
    </w:p>
    <w:p w14:paraId="5F362D25" w14:textId="7C669B5E" w:rsidR="007164DE" w:rsidRDefault="007164DE" w:rsidP="00BE2B32">
      <w:pPr>
        <w:numPr>
          <w:ilvl w:val="0"/>
          <w:numId w:val="6"/>
        </w:numPr>
        <w:tabs>
          <w:tab w:val="left" w:pos="420"/>
        </w:tabs>
        <w:jc w:val="both"/>
        <w:rPr>
          <w:rFonts w:eastAsia="等线"/>
          <w:lang w:val="en-US" w:eastAsia="zh-CN"/>
        </w:rPr>
      </w:pPr>
      <w:r>
        <w:rPr>
          <w:rFonts w:eastAsia="等线" w:hint="eastAsia"/>
          <w:b/>
          <w:bCs/>
          <w:lang w:val="en-US" w:eastAsia="zh-CN"/>
        </w:rPr>
        <w:t xml:space="preserve">Remaining </w:t>
      </w:r>
      <w:r w:rsidRPr="007164DE">
        <w:rPr>
          <w:rFonts w:eastAsia="等线"/>
          <w:b/>
          <w:bCs/>
          <w:lang w:eastAsia="zh-CN"/>
        </w:rPr>
        <w:t>Number of Visited Cells</w:t>
      </w:r>
      <w:r w:rsidRPr="007164DE">
        <w:rPr>
          <w:rFonts w:eastAsia="等线" w:hint="eastAsia"/>
          <w:lang w:eastAsia="zh-CN"/>
        </w:rPr>
        <w:t>:</w:t>
      </w:r>
      <w:r>
        <w:rPr>
          <w:rFonts w:eastAsia="等线" w:hint="eastAsia"/>
          <w:lang w:eastAsia="zh-CN"/>
        </w:rPr>
        <w:t xml:space="preserve"> </w:t>
      </w:r>
      <w:r w:rsidRPr="00131FC7">
        <w:rPr>
          <w:rFonts w:eastAsia="等线"/>
          <w:lang w:eastAsia="zh-CN"/>
        </w:rPr>
        <w:t>This refers to</w:t>
      </w:r>
      <w:r>
        <w:rPr>
          <w:rFonts w:eastAsia="等线" w:hint="eastAsia"/>
          <w:lang w:val="en-US" w:eastAsia="zh-CN"/>
        </w:rPr>
        <w:t xml:space="preserve"> the </w:t>
      </w:r>
      <w:r w:rsidRPr="00390B45">
        <w:rPr>
          <w:rFonts w:eastAsia="等线"/>
          <w:lang w:eastAsia="zh-CN"/>
        </w:rPr>
        <w:t>actual</w:t>
      </w:r>
      <w:r>
        <w:rPr>
          <w:rFonts w:eastAsia="等线" w:hint="eastAsia"/>
          <w:lang w:eastAsia="zh-CN"/>
        </w:rPr>
        <w:t xml:space="preserve"> </w:t>
      </w:r>
      <w:r w:rsidRPr="007164DE">
        <w:rPr>
          <w:rFonts w:eastAsia="等线"/>
          <w:lang w:eastAsia="zh-CN"/>
        </w:rPr>
        <w:t>number of visited Cells</w:t>
      </w:r>
      <w:r>
        <w:rPr>
          <w:rFonts w:eastAsia="等线" w:hint="eastAsia"/>
          <w:lang w:eastAsia="zh-CN"/>
        </w:rPr>
        <w:t xml:space="preserve"> </w:t>
      </w:r>
      <w:r w:rsidRPr="00390B45">
        <w:rPr>
          <w:rFonts w:eastAsia="等线"/>
          <w:lang w:eastAsia="zh-CN"/>
        </w:rPr>
        <w:t>of each target node</w:t>
      </w:r>
      <w:r>
        <w:rPr>
          <w:rFonts w:eastAsia="等线" w:hint="eastAsia"/>
          <w:lang w:eastAsia="zh-CN"/>
        </w:rPr>
        <w:t xml:space="preserve">, </w:t>
      </w:r>
      <w:r>
        <w:rPr>
          <w:rFonts w:eastAsia="等线"/>
          <w:lang w:eastAsia="zh-CN"/>
        </w:rPr>
        <w:t>which</w:t>
      </w:r>
      <w:r>
        <w:rPr>
          <w:rFonts w:eastAsia="等线" w:hint="eastAsia"/>
          <w:lang w:eastAsia="zh-CN"/>
        </w:rPr>
        <w:t xml:space="preserve"> is updated by the </w:t>
      </w:r>
      <w:r w:rsidRPr="00D35900">
        <w:rPr>
          <w:rFonts w:eastAsia="等线"/>
          <w:lang w:eastAsia="zh-CN"/>
        </w:rPr>
        <w:t>intermediate hop node</w:t>
      </w:r>
      <w:r>
        <w:rPr>
          <w:rFonts w:eastAsia="等线" w:hint="eastAsia"/>
          <w:lang w:eastAsia="zh-CN"/>
        </w:rPr>
        <w:t xml:space="preserve"> for its next hop node when the UE leaves this </w:t>
      </w:r>
      <w:r w:rsidRPr="00D35900">
        <w:rPr>
          <w:rFonts w:eastAsia="等线"/>
          <w:lang w:eastAsia="zh-CN"/>
        </w:rPr>
        <w:t>intermediate hop node</w:t>
      </w:r>
      <w:r>
        <w:rPr>
          <w:rFonts w:eastAsia="等线" w:hint="eastAsia"/>
          <w:lang w:eastAsia="zh-CN"/>
        </w:rPr>
        <w:t>.</w:t>
      </w:r>
    </w:p>
    <w:p w14:paraId="14B920CF" w14:textId="103F93AB" w:rsidR="00BE2B32" w:rsidRPr="007164DE" w:rsidRDefault="00D7488E" w:rsidP="00F7235D">
      <w:pPr>
        <w:numPr>
          <w:ilvl w:val="0"/>
          <w:numId w:val="6"/>
        </w:numPr>
        <w:tabs>
          <w:tab w:val="left" w:pos="420"/>
        </w:tabs>
        <w:jc w:val="both"/>
        <w:rPr>
          <w:rFonts w:eastAsia="等线"/>
          <w:b/>
          <w:bCs/>
          <w:lang w:val="en-US" w:eastAsia="zh-CN"/>
        </w:rPr>
      </w:pPr>
      <w:r w:rsidRPr="007164DE">
        <w:rPr>
          <w:rFonts w:eastAsia="等线"/>
          <w:b/>
          <w:bCs/>
          <w:lang w:val="en-US" w:eastAsia="zh-CN"/>
        </w:rPr>
        <w:t>The Data Collection IDs</w:t>
      </w:r>
      <w:r w:rsidR="007164DE" w:rsidRPr="007164DE">
        <w:rPr>
          <w:rFonts w:eastAsia="等线" w:hint="eastAsia"/>
          <w:b/>
          <w:bCs/>
          <w:lang w:val="en-US" w:eastAsia="zh-CN"/>
        </w:rPr>
        <w:t xml:space="preserve"> and </w:t>
      </w:r>
      <w:r w:rsidR="004B1293" w:rsidRPr="007164DE">
        <w:rPr>
          <w:rFonts w:eastAsia="等线" w:hint="eastAsia"/>
          <w:b/>
          <w:bCs/>
          <w:lang w:val="en-US" w:eastAsia="zh-CN"/>
        </w:rPr>
        <w:t>UE ID</w:t>
      </w:r>
    </w:p>
    <w:p w14:paraId="57A493D5" w14:textId="1281F138" w:rsidR="007164DE" w:rsidRDefault="00D35900" w:rsidP="00400E5E">
      <w:pPr>
        <w:jc w:val="both"/>
        <w:rPr>
          <w:rFonts w:eastAsia="等线"/>
          <w:b/>
          <w:bCs/>
          <w:lang w:val="en-US" w:eastAsia="zh-CN"/>
        </w:rPr>
      </w:pPr>
      <w:r w:rsidRPr="00400E5E">
        <w:rPr>
          <w:rFonts w:eastAsia="等线"/>
          <w:b/>
          <w:bCs/>
          <w:lang w:val="en-US" w:eastAsia="zh-CN"/>
        </w:rPr>
        <w:t xml:space="preserve">Proposal </w:t>
      </w:r>
      <w:r w:rsidR="00DF0D3B">
        <w:rPr>
          <w:rFonts w:eastAsia="等线" w:hint="eastAsia"/>
          <w:b/>
          <w:bCs/>
          <w:lang w:val="en-US" w:eastAsia="zh-CN"/>
        </w:rPr>
        <w:t>8</w:t>
      </w:r>
      <w:r w:rsidRPr="00400E5E">
        <w:rPr>
          <w:rFonts w:eastAsia="等线"/>
          <w:b/>
          <w:bCs/>
          <w:lang w:val="en-US" w:eastAsia="zh-CN"/>
        </w:rPr>
        <w:t>:</w:t>
      </w:r>
      <w:r>
        <w:rPr>
          <w:rFonts w:eastAsia="等线" w:hint="eastAsia"/>
          <w:b/>
          <w:bCs/>
          <w:lang w:val="en-US" w:eastAsia="zh-CN"/>
        </w:rPr>
        <w:t xml:space="preserve"> </w:t>
      </w:r>
      <w:r w:rsidR="00A9579B" w:rsidRPr="00D35900">
        <w:rPr>
          <w:rFonts w:eastAsia="等线"/>
          <w:b/>
          <w:bCs/>
          <w:lang w:val="en-US" w:eastAsia="zh-CN"/>
        </w:rPr>
        <w:t>For multi-hop UE trajectory</w:t>
      </w:r>
      <w:r w:rsidR="00A9579B">
        <w:rPr>
          <w:rFonts w:eastAsia="等线" w:hint="eastAsia"/>
          <w:b/>
          <w:bCs/>
          <w:lang w:val="en-US" w:eastAsia="zh-CN"/>
        </w:rPr>
        <w:t xml:space="preserve"> </w:t>
      </w:r>
      <w:r w:rsidR="00A9579B" w:rsidRPr="00A9579B">
        <w:rPr>
          <w:rFonts w:eastAsia="等线"/>
          <w:b/>
          <w:bCs/>
          <w:lang w:val="en-US" w:eastAsia="zh-CN"/>
        </w:rPr>
        <w:t>measurement</w:t>
      </w:r>
      <w:r w:rsidR="00A9579B" w:rsidRPr="00D35900">
        <w:rPr>
          <w:rFonts w:eastAsia="等线"/>
          <w:b/>
          <w:bCs/>
          <w:lang w:val="en-US" w:eastAsia="zh-CN"/>
        </w:rPr>
        <w:t>,</w:t>
      </w:r>
      <w:r w:rsidR="00A9579B">
        <w:rPr>
          <w:rFonts w:eastAsia="等线" w:hint="eastAsia"/>
          <w:b/>
          <w:bCs/>
          <w:lang w:val="en-US" w:eastAsia="zh-CN"/>
        </w:rPr>
        <w:t xml:space="preserve"> </w:t>
      </w:r>
      <w:r w:rsidR="007164DE" w:rsidRPr="007164DE">
        <w:rPr>
          <w:rFonts w:eastAsia="等线"/>
          <w:b/>
          <w:bCs/>
          <w:lang w:val="en-US" w:eastAsia="zh-CN"/>
        </w:rPr>
        <w:t xml:space="preserve">Data Collection Reporting Initiation procedure could be used </w:t>
      </w:r>
      <w:r w:rsidR="007164DE">
        <w:rPr>
          <w:rFonts w:eastAsia="等线" w:hint="eastAsia"/>
          <w:b/>
          <w:bCs/>
          <w:lang w:val="en-US" w:eastAsia="zh-CN"/>
        </w:rPr>
        <w:t xml:space="preserve">for </w:t>
      </w:r>
      <w:r w:rsidR="007164DE" w:rsidRPr="00A9579B">
        <w:rPr>
          <w:rFonts w:eastAsia="等线"/>
          <w:b/>
          <w:bCs/>
          <w:lang w:val="en-US" w:eastAsia="zh-CN"/>
        </w:rPr>
        <w:t>hop-by-hop</w:t>
      </w:r>
      <w:r w:rsidR="007164DE">
        <w:rPr>
          <w:rFonts w:eastAsia="等线" w:hint="eastAsia"/>
          <w:b/>
          <w:bCs/>
          <w:lang w:val="en-US" w:eastAsia="zh-CN"/>
        </w:rPr>
        <w:t xml:space="preserve"> </w:t>
      </w:r>
      <w:r w:rsidR="007164DE" w:rsidRPr="00A9579B">
        <w:rPr>
          <w:rFonts w:eastAsia="等线"/>
          <w:b/>
          <w:bCs/>
          <w:lang w:val="en-US" w:eastAsia="zh-CN"/>
        </w:rPr>
        <w:t>transmission</w:t>
      </w:r>
      <w:r w:rsidR="007164DE" w:rsidRPr="00A9579B">
        <w:rPr>
          <w:rFonts w:eastAsia="等线" w:hint="eastAsia"/>
          <w:b/>
          <w:bCs/>
          <w:lang w:val="en-US" w:eastAsia="zh-CN"/>
        </w:rPr>
        <w:t xml:space="preserve"> </w:t>
      </w:r>
      <w:r w:rsidR="007164DE">
        <w:rPr>
          <w:rFonts w:eastAsia="等线" w:hint="eastAsia"/>
          <w:b/>
          <w:bCs/>
          <w:lang w:val="en-US" w:eastAsia="zh-CN"/>
        </w:rPr>
        <w:t xml:space="preserve">of </w:t>
      </w:r>
      <w:r w:rsidR="007164DE" w:rsidRPr="007164DE">
        <w:rPr>
          <w:rFonts w:eastAsia="等线"/>
          <w:b/>
          <w:bCs/>
          <w:lang w:val="en-US" w:eastAsia="zh-CN"/>
        </w:rPr>
        <w:t>the non-UE-associated configuration</w:t>
      </w:r>
      <w:r w:rsidR="007164DE">
        <w:rPr>
          <w:rFonts w:eastAsia="等线" w:hint="eastAsia"/>
          <w:b/>
          <w:bCs/>
          <w:lang w:val="en-US" w:eastAsia="zh-CN"/>
        </w:rPr>
        <w:t xml:space="preserve"> </w:t>
      </w:r>
      <w:r w:rsidR="007164DE" w:rsidRPr="00A9579B">
        <w:rPr>
          <w:rFonts w:eastAsia="等线"/>
          <w:b/>
          <w:bCs/>
          <w:lang w:eastAsia="zh-CN"/>
        </w:rPr>
        <w:t>related to</w:t>
      </w:r>
      <w:r w:rsidR="007164DE" w:rsidRPr="00A9579B">
        <w:rPr>
          <w:rFonts w:eastAsia="等线"/>
          <w:b/>
          <w:bCs/>
          <w:lang w:val="en-US" w:eastAsia="zh-CN"/>
        </w:rPr>
        <w:t xml:space="preserve"> the measured UE trajectory reporting in each subsequent hop</w:t>
      </w:r>
      <w:r w:rsidR="007164DE" w:rsidRPr="007164DE">
        <w:rPr>
          <w:rFonts w:eastAsia="等线"/>
          <w:b/>
          <w:bCs/>
          <w:lang w:val="en-US" w:eastAsia="zh-CN"/>
        </w:rPr>
        <w:t>, e.g.,</w:t>
      </w:r>
    </w:p>
    <w:p w14:paraId="459AF567" w14:textId="1F19CA73" w:rsidR="007164DE" w:rsidRPr="007164DE" w:rsidRDefault="007164DE" w:rsidP="007164DE">
      <w:pPr>
        <w:numPr>
          <w:ilvl w:val="0"/>
          <w:numId w:val="6"/>
        </w:numPr>
        <w:tabs>
          <w:tab w:val="left" w:pos="420"/>
        </w:tabs>
        <w:jc w:val="both"/>
        <w:rPr>
          <w:rFonts w:eastAsia="等线"/>
          <w:b/>
          <w:bCs/>
          <w:lang w:val="en-US" w:eastAsia="zh-CN"/>
        </w:rPr>
      </w:pPr>
      <w:r w:rsidRPr="007164DE">
        <w:rPr>
          <w:rFonts w:eastAsia="等线"/>
          <w:b/>
          <w:bCs/>
          <w:lang w:val="en-US" w:eastAsia="zh-CN"/>
        </w:rPr>
        <w:t>UE Trajectory Collection Configuration: The parameters Collection Time Duration for UE Trajectory and Number of Visited Cells are configured by the initial source node</w:t>
      </w:r>
    </w:p>
    <w:p w14:paraId="29BCB3D3" w14:textId="474B7AFF" w:rsidR="007164DE" w:rsidRPr="007164DE" w:rsidRDefault="007164DE" w:rsidP="007164DE">
      <w:pPr>
        <w:numPr>
          <w:ilvl w:val="0"/>
          <w:numId w:val="6"/>
        </w:numPr>
        <w:tabs>
          <w:tab w:val="left" w:pos="420"/>
        </w:tabs>
        <w:jc w:val="both"/>
        <w:rPr>
          <w:rFonts w:eastAsia="等线"/>
          <w:b/>
          <w:bCs/>
          <w:lang w:val="en-US" w:eastAsia="zh-CN"/>
        </w:rPr>
      </w:pPr>
      <w:r w:rsidRPr="007164DE">
        <w:rPr>
          <w:rFonts w:eastAsia="等线"/>
          <w:b/>
          <w:bCs/>
          <w:lang w:val="en-US" w:eastAsia="zh-CN"/>
        </w:rPr>
        <w:t>Report Characteristics for Data Collection</w:t>
      </w:r>
      <w:r w:rsidRPr="007164DE">
        <w:rPr>
          <w:rFonts w:eastAsia="等线" w:hint="eastAsia"/>
          <w:b/>
          <w:bCs/>
          <w:lang w:val="en-US" w:eastAsia="zh-CN"/>
        </w:rPr>
        <w:t xml:space="preserve">: It </w:t>
      </w:r>
      <w:r w:rsidRPr="007164DE">
        <w:rPr>
          <w:rFonts w:eastAsia="等线"/>
          <w:b/>
          <w:bCs/>
          <w:lang w:eastAsia="zh-CN"/>
        </w:rPr>
        <w:t xml:space="preserve">indicates the object the </w:t>
      </w:r>
      <w:r w:rsidRPr="007164DE">
        <w:rPr>
          <w:rFonts w:eastAsia="等线" w:hint="eastAsia"/>
          <w:b/>
          <w:bCs/>
          <w:lang w:eastAsia="zh-CN"/>
        </w:rPr>
        <w:t>target node</w:t>
      </w:r>
      <w:r w:rsidRPr="007164DE">
        <w:rPr>
          <w:rFonts w:eastAsia="等线"/>
          <w:b/>
          <w:bCs/>
          <w:lang w:eastAsia="zh-CN"/>
        </w:rPr>
        <w:t xml:space="preserve"> is requested to report</w:t>
      </w:r>
    </w:p>
    <w:p w14:paraId="7D8DD657" w14:textId="77777777" w:rsidR="007164DE" w:rsidRPr="007164DE" w:rsidRDefault="007164DE" w:rsidP="007164DE">
      <w:pPr>
        <w:numPr>
          <w:ilvl w:val="0"/>
          <w:numId w:val="6"/>
        </w:numPr>
        <w:tabs>
          <w:tab w:val="left" w:pos="420"/>
        </w:tabs>
        <w:jc w:val="both"/>
        <w:rPr>
          <w:rFonts w:eastAsia="等线"/>
          <w:lang w:val="en-US" w:eastAsia="zh-CN"/>
        </w:rPr>
      </w:pPr>
      <w:r>
        <w:rPr>
          <w:rFonts w:eastAsia="等线" w:hint="eastAsia"/>
          <w:b/>
          <w:bCs/>
          <w:lang w:val="en-US" w:eastAsia="zh-CN"/>
        </w:rPr>
        <w:t>I</w:t>
      </w:r>
      <w:r w:rsidRPr="004B1293">
        <w:rPr>
          <w:rFonts w:eastAsia="等线"/>
          <w:b/>
          <w:bCs/>
          <w:lang w:val="en-US" w:eastAsia="zh-CN"/>
        </w:rPr>
        <w:t>nitial source gNB</w:t>
      </w:r>
      <w:r w:rsidRPr="004B1293">
        <w:rPr>
          <w:rFonts w:eastAsia="等线" w:hint="eastAsia"/>
          <w:b/>
          <w:bCs/>
          <w:lang w:val="en-US" w:eastAsia="zh-CN"/>
        </w:rPr>
        <w:t xml:space="preserve"> ID</w:t>
      </w:r>
      <w:r w:rsidRPr="00A9579B">
        <w:rPr>
          <w:rFonts w:eastAsia="等线" w:hint="eastAsia"/>
          <w:b/>
          <w:bCs/>
          <w:lang w:val="en-US" w:eastAsia="zh-CN"/>
        </w:rPr>
        <w:t>: This refers to the node that generates the m</w:t>
      </w:r>
      <w:r w:rsidRPr="00A9579B">
        <w:rPr>
          <w:rFonts w:eastAsia="等线"/>
          <w:b/>
          <w:bCs/>
          <w:lang w:val="en-US" w:eastAsia="zh-CN"/>
        </w:rPr>
        <w:t>ulti-hop UE trajectory</w:t>
      </w:r>
      <w:r w:rsidRPr="00A9579B">
        <w:rPr>
          <w:rFonts w:eastAsia="等线" w:hint="eastAsia"/>
          <w:b/>
          <w:bCs/>
          <w:lang w:val="en-US" w:eastAsia="zh-CN"/>
        </w:rPr>
        <w:t xml:space="preserve"> prediction and requests the </w:t>
      </w:r>
      <w:r w:rsidRPr="00A9579B">
        <w:rPr>
          <w:rFonts w:eastAsia="等线" w:hint="eastAsia"/>
          <w:b/>
          <w:bCs/>
          <w:lang w:eastAsia="zh-CN"/>
        </w:rPr>
        <w:t>m</w:t>
      </w:r>
      <w:r w:rsidRPr="00A9579B">
        <w:rPr>
          <w:rFonts w:eastAsia="等线"/>
          <w:b/>
          <w:bCs/>
          <w:lang w:eastAsia="zh-CN"/>
        </w:rPr>
        <w:t>easured UE trajectory</w:t>
      </w:r>
      <w:r w:rsidRPr="00A9579B">
        <w:rPr>
          <w:rFonts w:eastAsia="等线" w:hint="eastAsia"/>
          <w:b/>
          <w:bCs/>
          <w:lang w:eastAsia="zh-CN"/>
        </w:rPr>
        <w:t xml:space="preserve"> as feedback </w:t>
      </w:r>
    </w:p>
    <w:p w14:paraId="14C49A01" w14:textId="59BA0362" w:rsidR="0069712F" w:rsidRDefault="00D35900" w:rsidP="00F04D94">
      <w:pPr>
        <w:jc w:val="both"/>
        <w:rPr>
          <w:rFonts w:eastAsia="等线"/>
          <w:b/>
          <w:bCs/>
          <w:lang w:val="en-US" w:eastAsia="zh-CN"/>
        </w:rPr>
      </w:pPr>
      <w:r w:rsidRPr="00400E5E">
        <w:rPr>
          <w:rFonts w:eastAsia="等线"/>
          <w:b/>
          <w:bCs/>
          <w:lang w:val="en-US" w:eastAsia="zh-CN"/>
        </w:rPr>
        <w:t xml:space="preserve">Proposal </w:t>
      </w:r>
      <w:r w:rsidR="00DF0D3B">
        <w:rPr>
          <w:rFonts w:eastAsia="等线" w:hint="eastAsia"/>
          <w:b/>
          <w:bCs/>
          <w:lang w:val="en-US" w:eastAsia="zh-CN"/>
        </w:rPr>
        <w:t>9</w:t>
      </w:r>
      <w:r w:rsidRPr="00400E5E">
        <w:rPr>
          <w:rFonts w:eastAsia="等线"/>
          <w:b/>
          <w:bCs/>
          <w:lang w:val="en-US" w:eastAsia="zh-CN"/>
        </w:rPr>
        <w:t>:</w:t>
      </w:r>
      <w:r>
        <w:rPr>
          <w:rFonts w:eastAsia="等线" w:hint="eastAsia"/>
          <w:b/>
          <w:bCs/>
          <w:lang w:val="en-US" w:eastAsia="zh-CN"/>
        </w:rPr>
        <w:t xml:space="preserve"> </w:t>
      </w:r>
      <w:bookmarkEnd w:id="9"/>
      <w:r w:rsidR="007164DE" w:rsidRPr="00D35900">
        <w:rPr>
          <w:rFonts w:eastAsia="等线"/>
          <w:b/>
          <w:bCs/>
          <w:lang w:val="en-US" w:eastAsia="zh-CN"/>
        </w:rPr>
        <w:t>For multi-hop UE trajectory</w:t>
      </w:r>
      <w:r w:rsidR="007164DE">
        <w:rPr>
          <w:rFonts w:eastAsia="等线" w:hint="eastAsia"/>
          <w:b/>
          <w:bCs/>
          <w:lang w:val="en-US" w:eastAsia="zh-CN"/>
        </w:rPr>
        <w:t xml:space="preserve"> </w:t>
      </w:r>
      <w:r w:rsidR="007164DE" w:rsidRPr="00A9579B">
        <w:rPr>
          <w:rFonts w:eastAsia="等线"/>
          <w:b/>
          <w:bCs/>
          <w:lang w:val="en-US" w:eastAsia="zh-CN"/>
        </w:rPr>
        <w:t>measurement</w:t>
      </w:r>
      <w:r w:rsidR="007164DE" w:rsidRPr="00D35900">
        <w:rPr>
          <w:rFonts w:eastAsia="等线"/>
          <w:b/>
          <w:bCs/>
          <w:lang w:val="en-US" w:eastAsia="zh-CN"/>
        </w:rPr>
        <w:t>,</w:t>
      </w:r>
      <w:r w:rsidR="007164DE">
        <w:rPr>
          <w:rFonts w:eastAsia="等线" w:hint="eastAsia"/>
          <w:b/>
          <w:bCs/>
          <w:lang w:val="en-US" w:eastAsia="zh-CN"/>
        </w:rPr>
        <w:t xml:space="preserve"> </w:t>
      </w:r>
      <w:r w:rsidR="007164DE" w:rsidRPr="00A9579B">
        <w:rPr>
          <w:rFonts w:eastAsia="等线"/>
          <w:b/>
          <w:bCs/>
          <w:lang w:val="en-US" w:eastAsia="zh-CN"/>
        </w:rPr>
        <w:t>the HANDOVER REQUEST message</w:t>
      </w:r>
      <w:r w:rsidR="007164DE">
        <w:rPr>
          <w:rFonts w:eastAsia="等线" w:hint="eastAsia"/>
          <w:b/>
          <w:bCs/>
          <w:lang w:val="en-US" w:eastAsia="zh-CN"/>
        </w:rPr>
        <w:t xml:space="preserve"> is used for </w:t>
      </w:r>
      <w:r w:rsidR="007164DE" w:rsidRPr="00A9579B">
        <w:rPr>
          <w:rFonts w:eastAsia="等线"/>
          <w:b/>
          <w:bCs/>
          <w:lang w:val="en-US" w:eastAsia="zh-CN"/>
        </w:rPr>
        <w:t>hop-by-hop</w:t>
      </w:r>
      <w:r w:rsidR="007164DE">
        <w:rPr>
          <w:rFonts w:eastAsia="等线" w:hint="eastAsia"/>
          <w:b/>
          <w:bCs/>
          <w:lang w:val="en-US" w:eastAsia="zh-CN"/>
        </w:rPr>
        <w:t xml:space="preserve"> </w:t>
      </w:r>
      <w:r w:rsidR="007164DE" w:rsidRPr="00A9579B">
        <w:rPr>
          <w:rFonts w:eastAsia="等线"/>
          <w:b/>
          <w:bCs/>
          <w:lang w:val="en-US" w:eastAsia="zh-CN"/>
        </w:rPr>
        <w:t>transmission</w:t>
      </w:r>
      <w:r w:rsidR="007164DE" w:rsidRPr="00A9579B">
        <w:rPr>
          <w:rFonts w:eastAsia="等线" w:hint="eastAsia"/>
          <w:b/>
          <w:bCs/>
          <w:lang w:val="en-US" w:eastAsia="zh-CN"/>
        </w:rPr>
        <w:t xml:space="preserve"> </w:t>
      </w:r>
      <w:r w:rsidR="007164DE">
        <w:rPr>
          <w:rFonts w:eastAsia="等线" w:hint="eastAsia"/>
          <w:b/>
          <w:bCs/>
          <w:lang w:val="en-US" w:eastAsia="zh-CN"/>
        </w:rPr>
        <w:t xml:space="preserve">of the </w:t>
      </w:r>
      <w:r w:rsidR="007164DE" w:rsidRPr="007164DE">
        <w:rPr>
          <w:rFonts w:eastAsia="等线"/>
          <w:b/>
          <w:bCs/>
          <w:lang w:val="en-US" w:eastAsia="zh-CN"/>
        </w:rPr>
        <w:t>UE-associated configurations</w:t>
      </w:r>
      <w:r w:rsidR="007164DE">
        <w:rPr>
          <w:rFonts w:eastAsia="等线" w:hint="eastAsia"/>
          <w:b/>
          <w:bCs/>
          <w:lang w:val="en-US" w:eastAsia="zh-CN"/>
        </w:rPr>
        <w:t xml:space="preserve"> </w:t>
      </w:r>
      <w:r w:rsidR="007164DE" w:rsidRPr="00A9579B">
        <w:rPr>
          <w:rFonts w:eastAsia="等线"/>
          <w:b/>
          <w:bCs/>
          <w:lang w:eastAsia="zh-CN"/>
        </w:rPr>
        <w:t>related to</w:t>
      </w:r>
      <w:r w:rsidR="007164DE" w:rsidRPr="00A9579B">
        <w:rPr>
          <w:rFonts w:eastAsia="等线"/>
          <w:b/>
          <w:bCs/>
          <w:lang w:val="en-US" w:eastAsia="zh-CN"/>
        </w:rPr>
        <w:t xml:space="preserve"> the measured UE trajectory reporting in each subsequent hop</w:t>
      </w:r>
      <w:r w:rsidR="007164DE">
        <w:rPr>
          <w:rFonts w:eastAsia="等线" w:hint="eastAsia"/>
          <w:b/>
          <w:bCs/>
          <w:lang w:val="en-US" w:eastAsia="zh-CN"/>
        </w:rPr>
        <w:t>, e.g.,</w:t>
      </w:r>
    </w:p>
    <w:p w14:paraId="21D2AA83" w14:textId="1623E9ED" w:rsidR="00A9579B" w:rsidRPr="007164DE" w:rsidRDefault="00A9579B" w:rsidP="00A9579B">
      <w:pPr>
        <w:numPr>
          <w:ilvl w:val="0"/>
          <w:numId w:val="6"/>
        </w:numPr>
        <w:tabs>
          <w:tab w:val="left" w:pos="420"/>
        </w:tabs>
        <w:jc w:val="both"/>
        <w:rPr>
          <w:rFonts w:eastAsia="等线"/>
          <w:lang w:val="en-US" w:eastAsia="zh-CN"/>
        </w:rPr>
      </w:pPr>
      <w:bookmarkStart w:id="27" w:name="OLE_LINK23"/>
      <w:r>
        <w:rPr>
          <w:rFonts w:eastAsia="等线" w:hint="eastAsia"/>
          <w:b/>
          <w:bCs/>
          <w:lang w:val="en-US" w:eastAsia="zh-CN"/>
        </w:rPr>
        <w:t xml:space="preserve">Remaining </w:t>
      </w:r>
      <w:r w:rsidRPr="00D7488E">
        <w:rPr>
          <w:rFonts w:eastAsia="等线"/>
          <w:b/>
          <w:bCs/>
          <w:lang w:val="en-US" w:eastAsia="zh-CN"/>
        </w:rPr>
        <w:t>Collection Time Duration</w:t>
      </w:r>
      <w:bookmarkEnd w:id="27"/>
      <w:r>
        <w:rPr>
          <w:rFonts w:eastAsia="等线" w:hint="eastAsia"/>
          <w:b/>
          <w:bCs/>
          <w:lang w:val="en-US" w:eastAsia="zh-CN"/>
        </w:rPr>
        <w:t xml:space="preserve"> for </w:t>
      </w:r>
      <w:r w:rsidRPr="00D7488E">
        <w:rPr>
          <w:rFonts w:eastAsia="等线"/>
          <w:b/>
          <w:bCs/>
          <w:lang w:val="en-US" w:eastAsia="zh-CN"/>
        </w:rPr>
        <w:t>UE Trajectory</w:t>
      </w:r>
      <w:r>
        <w:rPr>
          <w:rFonts w:eastAsia="等线" w:hint="eastAsia"/>
          <w:b/>
          <w:bCs/>
          <w:lang w:val="en-US" w:eastAsia="zh-CN"/>
        </w:rPr>
        <w:t xml:space="preserve">: </w:t>
      </w:r>
      <w:r w:rsidRPr="00A9579B">
        <w:rPr>
          <w:rFonts w:eastAsia="等线"/>
          <w:b/>
          <w:bCs/>
          <w:lang w:val="en-US" w:eastAsia="zh-CN"/>
        </w:rPr>
        <w:t>This refers to the actual collection duration of each target node</w:t>
      </w:r>
    </w:p>
    <w:p w14:paraId="2336166B" w14:textId="364FF832" w:rsidR="007164DE" w:rsidRDefault="007164DE" w:rsidP="00A9579B">
      <w:pPr>
        <w:numPr>
          <w:ilvl w:val="0"/>
          <w:numId w:val="6"/>
        </w:numPr>
        <w:tabs>
          <w:tab w:val="left" w:pos="420"/>
        </w:tabs>
        <w:jc w:val="both"/>
        <w:rPr>
          <w:rFonts w:eastAsia="等线"/>
          <w:lang w:val="en-US" w:eastAsia="zh-CN"/>
        </w:rPr>
      </w:pPr>
      <w:r>
        <w:rPr>
          <w:rFonts w:eastAsia="等线" w:hint="eastAsia"/>
          <w:b/>
          <w:bCs/>
          <w:lang w:val="en-US" w:eastAsia="zh-CN"/>
        </w:rPr>
        <w:t xml:space="preserve">Remaining </w:t>
      </w:r>
      <w:r w:rsidRPr="007164DE">
        <w:rPr>
          <w:rFonts w:eastAsia="等线"/>
          <w:b/>
          <w:bCs/>
          <w:lang w:eastAsia="zh-CN"/>
        </w:rPr>
        <w:t>Number of Visited Cells</w:t>
      </w:r>
      <w:r w:rsidRPr="007164DE">
        <w:rPr>
          <w:rFonts w:eastAsia="等线" w:hint="eastAsia"/>
          <w:lang w:eastAsia="zh-CN"/>
        </w:rPr>
        <w:t>:</w:t>
      </w:r>
      <w:r>
        <w:rPr>
          <w:rFonts w:eastAsia="等线" w:hint="eastAsia"/>
          <w:lang w:eastAsia="zh-CN"/>
        </w:rPr>
        <w:t xml:space="preserve"> </w:t>
      </w:r>
      <w:r w:rsidRPr="007164DE">
        <w:rPr>
          <w:rFonts w:eastAsia="等线"/>
          <w:b/>
          <w:bCs/>
          <w:lang w:eastAsia="zh-CN"/>
        </w:rPr>
        <w:t>This refers to</w:t>
      </w:r>
      <w:r w:rsidRPr="007164DE">
        <w:rPr>
          <w:rFonts w:eastAsia="等线" w:hint="eastAsia"/>
          <w:b/>
          <w:bCs/>
          <w:lang w:val="en-US" w:eastAsia="zh-CN"/>
        </w:rPr>
        <w:t xml:space="preserve"> the </w:t>
      </w:r>
      <w:r w:rsidRPr="007164DE">
        <w:rPr>
          <w:rFonts w:eastAsia="等线"/>
          <w:b/>
          <w:bCs/>
          <w:lang w:eastAsia="zh-CN"/>
        </w:rPr>
        <w:t>actual</w:t>
      </w:r>
      <w:r w:rsidRPr="007164DE">
        <w:rPr>
          <w:rFonts w:eastAsia="等线" w:hint="eastAsia"/>
          <w:b/>
          <w:bCs/>
          <w:lang w:eastAsia="zh-CN"/>
        </w:rPr>
        <w:t xml:space="preserve"> </w:t>
      </w:r>
      <w:r w:rsidRPr="007164DE">
        <w:rPr>
          <w:rFonts w:eastAsia="等线"/>
          <w:b/>
          <w:bCs/>
          <w:lang w:eastAsia="zh-CN"/>
        </w:rPr>
        <w:t>number of visited Cells</w:t>
      </w:r>
      <w:r w:rsidRPr="007164DE">
        <w:rPr>
          <w:rFonts w:eastAsia="等线" w:hint="eastAsia"/>
          <w:b/>
          <w:bCs/>
          <w:lang w:eastAsia="zh-CN"/>
        </w:rPr>
        <w:t xml:space="preserve"> </w:t>
      </w:r>
      <w:r w:rsidRPr="007164DE">
        <w:rPr>
          <w:rFonts w:eastAsia="等线"/>
          <w:b/>
          <w:bCs/>
          <w:lang w:eastAsia="zh-CN"/>
        </w:rPr>
        <w:t>of each target node</w:t>
      </w:r>
    </w:p>
    <w:p w14:paraId="506D5B34" w14:textId="459AD536" w:rsidR="00A9579B" w:rsidRPr="00A9579B" w:rsidRDefault="00A9579B" w:rsidP="00F04D94">
      <w:pPr>
        <w:numPr>
          <w:ilvl w:val="0"/>
          <w:numId w:val="6"/>
        </w:numPr>
        <w:tabs>
          <w:tab w:val="left" w:pos="420"/>
        </w:tabs>
        <w:jc w:val="both"/>
        <w:rPr>
          <w:rFonts w:eastAsia="等线"/>
          <w:b/>
          <w:bCs/>
          <w:lang w:val="en-US" w:eastAsia="zh-CN"/>
        </w:rPr>
      </w:pPr>
      <w:r w:rsidRPr="00D7488E">
        <w:rPr>
          <w:rFonts w:eastAsia="等线"/>
          <w:b/>
          <w:bCs/>
          <w:lang w:val="en-US" w:eastAsia="zh-CN"/>
        </w:rPr>
        <w:t>The Data Collection IDs</w:t>
      </w:r>
      <w:r w:rsidRPr="00D7488E">
        <w:rPr>
          <w:rFonts w:eastAsia="等线" w:hint="eastAsia"/>
          <w:b/>
          <w:bCs/>
          <w:lang w:val="en-US" w:eastAsia="zh-CN"/>
        </w:rPr>
        <w:t xml:space="preserve"> and UE ID</w:t>
      </w:r>
    </w:p>
    <w:p w14:paraId="184019B0" w14:textId="54E3F7A3" w:rsidR="00693241"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3 Conclusion</w:t>
      </w:r>
    </w:p>
    <w:p w14:paraId="2DF9D39A" w14:textId="05A00127" w:rsidR="0072021B" w:rsidRPr="005F57A2" w:rsidRDefault="00000000" w:rsidP="005F57A2">
      <w:pPr>
        <w:jc w:val="both"/>
        <w:rPr>
          <w:rFonts w:eastAsia="宋体"/>
          <w:lang w:eastAsia="zh-CN"/>
        </w:rPr>
      </w:pPr>
      <w:r>
        <w:rPr>
          <w:rFonts w:eastAsia="宋体" w:hint="eastAsia"/>
          <w:lang w:eastAsia="zh-CN"/>
        </w:rPr>
        <w:t>I</w:t>
      </w:r>
      <w:r>
        <w:rPr>
          <w:rFonts w:eastAsia="宋体"/>
          <w:lang w:eastAsia="zh-CN"/>
        </w:rPr>
        <w:t xml:space="preserve">n this paper, </w:t>
      </w:r>
      <w:r>
        <w:rPr>
          <w:rFonts w:eastAsia="宋体" w:hint="eastAsia"/>
          <w:lang w:eastAsia="zh-CN"/>
        </w:rPr>
        <w:t>w</w:t>
      </w:r>
      <w:r>
        <w:rPr>
          <w:rFonts w:eastAsia="宋体"/>
          <w:lang w:eastAsia="zh-CN"/>
        </w:rPr>
        <w:t xml:space="preserve">e </w:t>
      </w:r>
      <w:r w:rsidR="00D1792C">
        <w:rPr>
          <w:rFonts w:eastAsia="等线"/>
          <w:lang w:val="en-US" w:eastAsia="zh-CN"/>
        </w:rPr>
        <w:t>discuss on</w:t>
      </w:r>
      <w:r w:rsidR="00D1792C">
        <w:rPr>
          <w:rFonts w:eastAsia="等线" w:hint="eastAsia"/>
          <w:lang w:val="en-US" w:eastAsia="zh-CN"/>
        </w:rPr>
        <w:t xml:space="preserve"> the</w:t>
      </w:r>
      <w:r w:rsidR="008B0048">
        <w:rPr>
          <w:rFonts w:eastAsia="等线" w:hint="eastAsia"/>
          <w:lang w:val="en-US" w:eastAsia="zh-CN"/>
        </w:rPr>
        <w:t xml:space="preserve"> </w:t>
      </w:r>
      <w:r w:rsidR="00D1792C" w:rsidRPr="003810B8">
        <w:rPr>
          <w:rFonts w:eastAsia="等线"/>
          <w:lang w:val="en-US" w:eastAsia="zh-CN"/>
        </w:rPr>
        <w:t>solution</w:t>
      </w:r>
      <w:r w:rsidR="00D1792C">
        <w:rPr>
          <w:rFonts w:eastAsia="等线" w:hint="eastAsia"/>
          <w:lang w:val="en-US" w:eastAsia="zh-CN"/>
        </w:rPr>
        <w:t>s</w:t>
      </w:r>
      <w:r w:rsidR="00D1792C" w:rsidRPr="003810B8">
        <w:rPr>
          <w:rFonts w:eastAsia="等线"/>
          <w:lang w:val="en-US" w:eastAsia="zh-CN"/>
        </w:rPr>
        <w:t xml:space="preserve"> for</w:t>
      </w:r>
      <w:r w:rsidR="00D1792C" w:rsidRPr="003810B8">
        <w:rPr>
          <w:rFonts w:eastAsia="等线" w:hint="eastAsia"/>
          <w:lang w:val="en-US" w:eastAsia="zh-CN"/>
        </w:rPr>
        <w:t xml:space="preserve"> </w:t>
      </w:r>
      <w:r w:rsidR="004D0B66" w:rsidRPr="00293BD5">
        <w:rPr>
          <w:rFonts w:eastAsia="等线"/>
          <w:lang w:val="en-US" w:eastAsia="zh-CN"/>
        </w:rPr>
        <w:t xml:space="preserve">AI/ML based </w:t>
      </w:r>
      <w:r w:rsidR="004D0B66">
        <w:rPr>
          <w:rFonts w:eastAsia="等线" w:hint="eastAsia"/>
          <w:lang w:val="en-US" w:eastAsia="zh-CN"/>
        </w:rPr>
        <w:t>m</w:t>
      </w:r>
      <w:r w:rsidR="004D0B66" w:rsidRPr="00293BD5">
        <w:rPr>
          <w:rFonts w:eastAsia="等线"/>
          <w:lang w:val="en-US" w:eastAsia="zh-CN"/>
        </w:rPr>
        <w:t>ulti-hop UE trajectory across gNBs</w:t>
      </w:r>
      <w:r>
        <w:rPr>
          <w:rFonts w:eastAsia="宋体" w:hint="eastAsia"/>
          <w:lang w:eastAsia="zh-CN"/>
        </w:rPr>
        <w:t>, we</w:t>
      </w:r>
      <w:r>
        <w:rPr>
          <w:rFonts w:eastAsia="宋体"/>
          <w:lang w:eastAsia="zh-CN"/>
        </w:rPr>
        <w:t xml:space="preserve"> have the following </w:t>
      </w:r>
      <w:r>
        <w:rPr>
          <w:rFonts w:eastAsia="宋体"/>
          <w:lang w:val="en-US" w:eastAsia="zh-CN"/>
        </w:rPr>
        <w:t xml:space="preserve">observations and </w:t>
      </w:r>
      <w:r>
        <w:rPr>
          <w:rFonts w:eastAsia="宋体"/>
          <w:lang w:eastAsia="zh-CN"/>
        </w:rPr>
        <w:t>proposals:</w:t>
      </w:r>
    </w:p>
    <w:p w14:paraId="322F4CB1" w14:textId="736B59FF" w:rsidR="004D0B66" w:rsidRDefault="002F21A6" w:rsidP="00247DF7">
      <w:pPr>
        <w:jc w:val="both"/>
        <w:rPr>
          <w:rFonts w:eastAsia="宋体"/>
          <w:i/>
          <w:iCs/>
          <w:u w:val="single"/>
          <w:lang w:val="en-US" w:eastAsia="zh-CN"/>
        </w:rPr>
      </w:pPr>
      <w:r w:rsidRPr="002F21A6">
        <w:rPr>
          <w:rFonts w:eastAsia="宋体"/>
          <w:i/>
          <w:iCs/>
          <w:u w:val="single"/>
          <w:lang w:val="en-US" w:eastAsia="zh-CN"/>
        </w:rPr>
        <w:t>Multi-hop UE trajectory prediction</w:t>
      </w:r>
    </w:p>
    <w:p w14:paraId="1AA05DE7" w14:textId="77777777" w:rsidR="0056612F" w:rsidRDefault="0056612F" w:rsidP="0056612F">
      <w:pPr>
        <w:jc w:val="both"/>
        <w:rPr>
          <w:rFonts w:eastAsia="等线"/>
          <w:b/>
          <w:bCs/>
          <w:lang w:val="en-US" w:eastAsia="zh-CN"/>
        </w:rPr>
      </w:pPr>
      <w:r w:rsidRPr="004D2F34">
        <w:rPr>
          <w:rFonts w:eastAsia="等线" w:hint="eastAsia"/>
          <w:b/>
          <w:bCs/>
          <w:lang w:val="en-US" w:eastAsia="zh-CN"/>
        </w:rPr>
        <w:t xml:space="preserve">Observation </w:t>
      </w:r>
      <w:r>
        <w:rPr>
          <w:rFonts w:eastAsia="等线" w:hint="eastAsia"/>
          <w:b/>
          <w:bCs/>
          <w:lang w:val="en-US" w:eastAsia="zh-CN"/>
        </w:rPr>
        <w:t>1</w:t>
      </w:r>
      <w:r w:rsidRPr="004D2F34">
        <w:rPr>
          <w:rFonts w:eastAsia="等线" w:hint="eastAsia"/>
          <w:b/>
          <w:bCs/>
          <w:lang w:val="en-US" w:eastAsia="zh-CN"/>
        </w:rPr>
        <w:t>:</w:t>
      </w:r>
      <w:r>
        <w:rPr>
          <w:rFonts w:eastAsia="等线" w:hint="eastAsia"/>
          <w:b/>
          <w:bCs/>
          <w:lang w:val="en-US" w:eastAsia="zh-CN"/>
        </w:rPr>
        <w:t xml:space="preserve"> T</w:t>
      </w:r>
      <w:r w:rsidRPr="005F57A2">
        <w:rPr>
          <w:rFonts w:eastAsia="等线"/>
          <w:b/>
          <w:bCs/>
          <w:lang w:val="en-US" w:eastAsia="zh-CN"/>
        </w:rPr>
        <w:t>he prediction accuracy would decrease as the prediction time increases. After a long time of forwarding, the predicted information may become outdated or invalid for the target nodes.</w:t>
      </w:r>
    </w:p>
    <w:p w14:paraId="72E1DE04" w14:textId="153F384B" w:rsidR="00B62F3E" w:rsidRDefault="0056612F" w:rsidP="0056612F">
      <w:pPr>
        <w:jc w:val="both"/>
        <w:rPr>
          <w:rFonts w:eastAsia="等线"/>
          <w:b/>
          <w:bCs/>
          <w:lang w:val="en-US" w:eastAsia="zh-CN"/>
        </w:rPr>
      </w:pPr>
      <w:r w:rsidRPr="004D2F34">
        <w:rPr>
          <w:rFonts w:eastAsia="等线" w:hint="eastAsia"/>
          <w:b/>
          <w:bCs/>
          <w:lang w:val="en-US" w:eastAsia="zh-CN"/>
        </w:rPr>
        <w:t xml:space="preserve">Observation </w:t>
      </w:r>
      <w:r>
        <w:rPr>
          <w:rFonts w:eastAsia="等线" w:hint="eastAsia"/>
          <w:b/>
          <w:bCs/>
          <w:lang w:val="en-US" w:eastAsia="zh-CN"/>
        </w:rPr>
        <w:t>2</w:t>
      </w:r>
      <w:r w:rsidRPr="004D2F34">
        <w:rPr>
          <w:rFonts w:eastAsia="等线" w:hint="eastAsia"/>
          <w:b/>
          <w:bCs/>
          <w:lang w:val="en-US" w:eastAsia="zh-CN"/>
        </w:rPr>
        <w:t>:</w:t>
      </w:r>
      <w:r>
        <w:rPr>
          <w:rFonts w:eastAsia="等线" w:hint="eastAsia"/>
          <w:b/>
          <w:bCs/>
          <w:lang w:val="en-US" w:eastAsia="zh-CN"/>
        </w:rPr>
        <w:t xml:space="preserve"> For </w:t>
      </w:r>
      <w:r w:rsidRPr="006245DF">
        <w:rPr>
          <w:rFonts w:eastAsia="等线"/>
          <w:b/>
          <w:bCs/>
          <w:lang w:val="en-US" w:eastAsia="zh-CN"/>
        </w:rPr>
        <w:t>Multi-hop UE trajectory</w:t>
      </w:r>
      <w:r w:rsidRPr="00797915">
        <w:rPr>
          <w:rFonts w:ascii="Segoe UI" w:hAnsi="Segoe UI" w:cs="Segoe UI"/>
          <w:shd w:val="clear" w:color="auto" w:fill="FFFFFF"/>
        </w:rPr>
        <w:t xml:space="preserve"> </w:t>
      </w:r>
      <w:r w:rsidRPr="00797915">
        <w:rPr>
          <w:rFonts w:eastAsia="等线"/>
          <w:b/>
          <w:bCs/>
          <w:lang w:eastAsia="zh-CN"/>
        </w:rPr>
        <w:t>scenario</w:t>
      </w:r>
      <w:r>
        <w:rPr>
          <w:rFonts w:eastAsia="等线" w:hint="eastAsia"/>
          <w:b/>
          <w:bCs/>
          <w:lang w:val="en-US" w:eastAsia="zh-CN"/>
        </w:rPr>
        <w:t xml:space="preserve">, some </w:t>
      </w:r>
      <w:r w:rsidRPr="00BF0199">
        <w:rPr>
          <w:rFonts w:eastAsia="等线"/>
          <w:b/>
          <w:bCs/>
          <w:lang w:val="en-US" w:eastAsia="zh-CN"/>
        </w:rPr>
        <w:t>additional information</w:t>
      </w:r>
      <w:r>
        <w:rPr>
          <w:rFonts w:eastAsia="等线" w:hint="eastAsia"/>
          <w:b/>
          <w:bCs/>
          <w:lang w:val="en-US" w:eastAsia="zh-CN"/>
        </w:rPr>
        <w:t xml:space="preserve"> (e.g., </w:t>
      </w:r>
      <w:r w:rsidRPr="00797915">
        <w:rPr>
          <w:rFonts w:eastAsia="等线"/>
          <w:b/>
          <w:bCs/>
          <w:lang w:eastAsia="zh-CN"/>
        </w:rPr>
        <w:t xml:space="preserve">the generation time of the UE trajectory prediction or its </w:t>
      </w:r>
      <w:r w:rsidRPr="00D66351">
        <w:rPr>
          <w:rFonts w:eastAsia="等线"/>
          <w:b/>
          <w:bCs/>
          <w:lang w:eastAsia="zh-CN"/>
        </w:rPr>
        <w:t xml:space="preserve">validity </w:t>
      </w:r>
      <w:r w:rsidRPr="006F0F2F">
        <w:rPr>
          <w:rFonts w:eastAsia="等线"/>
          <w:b/>
          <w:bCs/>
          <w:lang w:eastAsia="zh-CN"/>
        </w:rPr>
        <w:t>period</w:t>
      </w:r>
      <w:r>
        <w:rPr>
          <w:rFonts w:eastAsia="等线" w:hint="eastAsia"/>
          <w:b/>
          <w:bCs/>
          <w:lang w:val="en-US" w:eastAsia="zh-CN"/>
        </w:rPr>
        <w:t xml:space="preserve">) may be needed for the </w:t>
      </w:r>
      <w:r w:rsidRPr="00BF0199">
        <w:rPr>
          <w:rFonts w:eastAsia="等线"/>
          <w:b/>
          <w:bCs/>
          <w:lang w:val="en-US" w:eastAsia="zh-CN"/>
        </w:rPr>
        <w:t>target nodes</w:t>
      </w:r>
      <w:r>
        <w:rPr>
          <w:rFonts w:eastAsia="等线" w:hint="eastAsia"/>
          <w:b/>
          <w:bCs/>
          <w:lang w:val="en-US" w:eastAsia="zh-CN"/>
        </w:rPr>
        <w:t xml:space="preserve"> to </w:t>
      </w:r>
      <w:r w:rsidRPr="00BF0199">
        <w:rPr>
          <w:rFonts w:eastAsia="等线"/>
          <w:b/>
          <w:bCs/>
          <w:lang w:val="en-US" w:eastAsia="zh-CN"/>
        </w:rPr>
        <w:t>determine whether to use the predicted information or continue forwarding it to its next-hop node</w:t>
      </w:r>
      <w:r>
        <w:rPr>
          <w:rFonts w:eastAsia="等线" w:hint="eastAsia"/>
          <w:b/>
          <w:bCs/>
          <w:lang w:val="en-US" w:eastAsia="zh-CN"/>
        </w:rPr>
        <w:t>.</w:t>
      </w:r>
    </w:p>
    <w:p w14:paraId="0C3F29BE" w14:textId="77777777" w:rsidR="0056612F" w:rsidRDefault="0056612F" w:rsidP="0056612F">
      <w:pPr>
        <w:jc w:val="both"/>
        <w:rPr>
          <w:rFonts w:eastAsia="等线"/>
          <w:b/>
          <w:bCs/>
          <w:lang w:val="en-US" w:eastAsia="zh-CN"/>
        </w:rPr>
      </w:pPr>
      <w:r>
        <w:rPr>
          <w:rFonts w:eastAsia="等线" w:hint="eastAsia"/>
          <w:b/>
          <w:bCs/>
          <w:lang w:val="en-US" w:eastAsia="zh-CN"/>
        </w:rPr>
        <w:t>Proposal 1: M</w:t>
      </w:r>
      <w:r w:rsidRPr="004E6712">
        <w:rPr>
          <w:rFonts w:eastAsia="等线"/>
          <w:b/>
          <w:bCs/>
          <w:lang w:val="en-US" w:eastAsia="zh-CN"/>
        </w:rPr>
        <w:t>ulti-hop UE Trajectory Prediction</w:t>
      </w:r>
      <w:r>
        <w:rPr>
          <w:rFonts w:eastAsia="等线" w:hint="eastAsia"/>
          <w:b/>
          <w:bCs/>
          <w:lang w:val="en-US" w:eastAsia="zh-CN"/>
        </w:rPr>
        <w:t xml:space="preserve"> could be provided as a </w:t>
      </w:r>
      <w:r w:rsidRPr="0044663B">
        <w:rPr>
          <w:rFonts w:eastAsia="等线"/>
          <w:b/>
          <w:bCs/>
          <w:lang w:val="en-US" w:eastAsia="zh-CN"/>
        </w:rPr>
        <w:t>list of cells where the UE is expected to connect to, in chronological order</w:t>
      </w:r>
      <w:r>
        <w:rPr>
          <w:rFonts w:eastAsia="等线" w:hint="eastAsia"/>
          <w:b/>
          <w:bCs/>
          <w:lang w:val="en-US" w:eastAsia="zh-CN"/>
        </w:rPr>
        <w:t>,</w:t>
      </w:r>
      <w:r w:rsidRPr="0044663B">
        <w:rPr>
          <w:rFonts w:eastAsia="等线" w:hint="eastAsia"/>
          <w:b/>
          <w:bCs/>
          <w:lang w:val="en-US" w:eastAsia="zh-CN"/>
        </w:rPr>
        <w:t xml:space="preserve"> </w:t>
      </w:r>
      <w:r>
        <w:rPr>
          <w:rFonts w:eastAsia="等线" w:hint="eastAsia"/>
          <w:b/>
          <w:bCs/>
          <w:lang w:val="en-US" w:eastAsia="zh-CN"/>
        </w:rPr>
        <w:t>the following information could be included:</w:t>
      </w:r>
    </w:p>
    <w:p w14:paraId="6E310702" w14:textId="77777777" w:rsidR="0056612F" w:rsidRPr="00084FDE" w:rsidRDefault="0056612F" w:rsidP="0056612F">
      <w:pPr>
        <w:numPr>
          <w:ilvl w:val="0"/>
          <w:numId w:val="6"/>
        </w:numPr>
        <w:tabs>
          <w:tab w:val="left" w:pos="420"/>
        </w:tabs>
        <w:jc w:val="both"/>
        <w:rPr>
          <w:rFonts w:eastAsia="等线"/>
          <w:b/>
          <w:bCs/>
          <w:lang w:eastAsia="zh-CN"/>
        </w:rPr>
      </w:pPr>
      <w:r w:rsidRPr="00084FDE">
        <w:rPr>
          <w:rFonts w:eastAsia="等线"/>
          <w:b/>
          <w:bCs/>
          <w:lang w:eastAsia="zh-CN"/>
        </w:rPr>
        <w:t>Global NG-RAN Cell Identity</w:t>
      </w:r>
      <w:r>
        <w:rPr>
          <w:rFonts w:eastAsia="等线" w:hint="eastAsia"/>
          <w:b/>
          <w:bCs/>
          <w:lang w:eastAsia="zh-CN"/>
        </w:rPr>
        <w:t xml:space="preserve">: </w:t>
      </w:r>
      <w:r>
        <w:rPr>
          <w:rFonts w:eastAsia="等线" w:hint="eastAsia"/>
          <w:b/>
          <w:bCs/>
          <w:lang w:val="en-US" w:eastAsia="zh-CN"/>
        </w:rPr>
        <w:t>mandatory</w:t>
      </w:r>
    </w:p>
    <w:p w14:paraId="69E6BF46" w14:textId="77777777" w:rsidR="0056612F" w:rsidRPr="00084FDE" w:rsidRDefault="0056612F" w:rsidP="0056612F">
      <w:pPr>
        <w:numPr>
          <w:ilvl w:val="0"/>
          <w:numId w:val="6"/>
        </w:numPr>
        <w:tabs>
          <w:tab w:val="left" w:pos="420"/>
        </w:tabs>
        <w:jc w:val="both"/>
        <w:rPr>
          <w:rFonts w:eastAsia="等线"/>
          <w:b/>
          <w:bCs/>
          <w:lang w:eastAsia="zh-CN"/>
        </w:rPr>
      </w:pPr>
      <w:r w:rsidRPr="007E7A4F">
        <w:rPr>
          <w:rFonts w:eastAsia="等线" w:hint="eastAsia"/>
          <w:b/>
          <w:bCs/>
          <w:lang w:eastAsia="zh-CN"/>
        </w:rPr>
        <w:t>Predicted Time UE Stays in Cell</w:t>
      </w:r>
      <w:r>
        <w:rPr>
          <w:rFonts w:eastAsia="等线" w:hint="eastAsia"/>
          <w:b/>
          <w:bCs/>
          <w:lang w:eastAsia="zh-CN"/>
        </w:rPr>
        <w:t>: optional</w:t>
      </w:r>
    </w:p>
    <w:p w14:paraId="71987674" w14:textId="77777777" w:rsidR="0056612F" w:rsidRDefault="0056612F" w:rsidP="0056612F">
      <w:pPr>
        <w:jc w:val="both"/>
        <w:rPr>
          <w:rFonts w:eastAsia="等线"/>
          <w:b/>
          <w:bCs/>
          <w:lang w:val="en-US" w:eastAsia="zh-CN"/>
        </w:rPr>
      </w:pPr>
      <w:r w:rsidRPr="0056612F">
        <w:rPr>
          <w:rFonts w:eastAsia="等线" w:hint="eastAsia"/>
          <w:b/>
          <w:bCs/>
          <w:lang w:val="en-US" w:eastAsia="zh-CN"/>
        </w:rPr>
        <w:t xml:space="preserve">Proposal 2: The </w:t>
      </w:r>
      <w:r w:rsidRPr="0056612F">
        <w:rPr>
          <w:rFonts w:eastAsia="等线"/>
          <w:b/>
          <w:bCs/>
          <w:lang w:val="en-US" w:eastAsia="zh-CN"/>
        </w:rPr>
        <w:t>additional</w:t>
      </w:r>
      <w:r w:rsidRPr="0056612F">
        <w:rPr>
          <w:rFonts w:eastAsia="等线" w:hint="eastAsia"/>
          <w:b/>
          <w:bCs/>
          <w:lang w:val="en-US" w:eastAsia="zh-CN"/>
        </w:rPr>
        <w:t xml:space="preserve"> </w:t>
      </w:r>
      <w:r w:rsidRPr="0056612F">
        <w:rPr>
          <w:rFonts w:eastAsia="等线"/>
          <w:b/>
          <w:bCs/>
          <w:lang w:val="en-US" w:eastAsia="zh-CN"/>
        </w:rPr>
        <w:t>information</w:t>
      </w:r>
      <w:r w:rsidRPr="0056612F">
        <w:rPr>
          <w:rFonts w:eastAsia="等线" w:hint="eastAsia"/>
          <w:b/>
          <w:bCs/>
          <w:lang w:val="en-US" w:eastAsia="zh-CN"/>
        </w:rPr>
        <w:t xml:space="preserve"> could be further considered in </w:t>
      </w:r>
      <w:r w:rsidRPr="0056612F">
        <w:rPr>
          <w:rFonts w:eastAsia="等线"/>
          <w:b/>
          <w:bCs/>
          <w:lang w:val="en-US" w:eastAsia="zh-CN"/>
        </w:rPr>
        <w:t>multi-hop UE Trajectory Prediction</w:t>
      </w:r>
      <w:r w:rsidRPr="0056612F">
        <w:rPr>
          <w:rFonts w:eastAsia="等线" w:hint="eastAsia"/>
          <w:b/>
          <w:bCs/>
          <w:lang w:val="en-US" w:eastAsia="zh-CN"/>
        </w:rPr>
        <w:t xml:space="preserve">, e.g., </w:t>
      </w:r>
      <w:r w:rsidRPr="0056612F">
        <w:rPr>
          <w:rFonts w:eastAsia="等线"/>
          <w:b/>
          <w:bCs/>
          <w:lang w:val="en-US" w:eastAsia="zh-CN"/>
        </w:rPr>
        <w:t>the generation time of the UE trajectory prediction or its validity period</w:t>
      </w:r>
      <w:r w:rsidRPr="0056612F">
        <w:rPr>
          <w:rFonts w:eastAsia="等线" w:hint="eastAsia"/>
          <w:b/>
          <w:bCs/>
          <w:lang w:val="en-US" w:eastAsia="zh-CN"/>
        </w:rPr>
        <w:t>.</w:t>
      </w:r>
    </w:p>
    <w:p w14:paraId="2FFE8C56" w14:textId="504B2EDE" w:rsidR="00A42CE5" w:rsidRPr="00985496" w:rsidRDefault="00A42CE5" w:rsidP="00A42CE5">
      <w:pPr>
        <w:jc w:val="both"/>
        <w:rPr>
          <w:rFonts w:eastAsia="等线"/>
          <w:lang w:val="en-US" w:eastAsia="zh-CN"/>
        </w:rPr>
      </w:pPr>
      <w:r>
        <w:rPr>
          <w:rFonts w:eastAsia="等线" w:hint="eastAsia"/>
          <w:b/>
          <w:bCs/>
          <w:lang w:val="en-US" w:eastAsia="zh-CN"/>
        </w:rPr>
        <w:t xml:space="preserve">Proposal 3: </w:t>
      </w:r>
      <w:r>
        <w:rPr>
          <w:rFonts w:eastAsia="宋体" w:hint="eastAsia"/>
          <w:b/>
          <w:bCs/>
          <w:lang w:eastAsia="zh-CN"/>
        </w:rPr>
        <w:t>I</w:t>
      </w:r>
      <w:r w:rsidRPr="004F6A47">
        <w:rPr>
          <w:rFonts w:eastAsia="宋体" w:hint="eastAsia"/>
          <w:b/>
          <w:bCs/>
          <w:lang w:eastAsia="zh-CN"/>
        </w:rPr>
        <w:t>n order to</w:t>
      </w:r>
      <w:r w:rsidRPr="004F6A47">
        <w:rPr>
          <w:rFonts w:eastAsia="宋体"/>
          <w:b/>
          <w:bCs/>
          <w:lang w:eastAsia="zh-CN"/>
        </w:rPr>
        <w:t xml:space="preserve"> ensure the </w:t>
      </w:r>
      <w:r w:rsidR="008B0C84">
        <w:rPr>
          <w:rFonts w:eastAsia="宋体" w:hint="eastAsia"/>
          <w:b/>
          <w:bCs/>
          <w:lang w:eastAsia="zh-CN"/>
        </w:rPr>
        <w:t>performance</w:t>
      </w:r>
      <w:r w:rsidRPr="004F6A47">
        <w:rPr>
          <w:rFonts w:eastAsia="宋体"/>
          <w:b/>
          <w:bCs/>
          <w:lang w:eastAsia="zh-CN"/>
        </w:rPr>
        <w:t xml:space="preserve"> of </w:t>
      </w:r>
      <w:r w:rsidRPr="004F6A47">
        <w:rPr>
          <w:rFonts w:eastAsia="宋体"/>
          <w:b/>
          <w:bCs/>
          <w:lang w:val="en-US" w:eastAsia="zh-CN"/>
        </w:rPr>
        <w:t>multi-hop UE Trajectory</w:t>
      </w:r>
      <w:r w:rsidRPr="004F6A47">
        <w:rPr>
          <w:rFonts w:eastAsia="宋体"/>
          <w:b/>
          <w:bCs/>
          <w:lang w:eastAsia="zh-CN"/>
        </w:rPr>
        <w:t xml:space="preserve"> prediction information, </w:t>
      </w:r>
      <w:r w:rsidR="008B0C84">
        <w:rPr>
          <w:rFonts w:eastAsia="宋体" w:hint="eastAsia"/>
          <w:b/>
          <w:bCs/>
          <w:lang w:eastAsia="zh-CN"/>
        </w:rPr>
        <w:t xml:space="preserve">the </w:t>
      </w:r>
      <w:r w:rsidR="00B455E4" w:rsidRPr="00B455E4">
        <w:rPr>
          <w:rFonts w:eastAsia="宋体"/>
          <w:b/>
          <w:bCs/>
          <w:lang w:eastAsia="zh-CN"/>
        </w:rPr>
        <w:t>restriction</w:t>
      </w:r>
      <w:r w:rsidR="00B455E4">
        <w:rPr>
          <w:rFonts w:eastAsia="宋体" w:hint="eastAsia"/>
          <w:b/>
          <w:bCs/>
          <w:lang w:eastAsia="zh-CN"/>
        </w:rPr>
        <w:t xml:space="preserve"> </w:t>
      </w:r>
      <w:r w:rsidR="00B455E4" w:rsidRPr="00B455E4">
        <w:rPr>
          <w:rFonts w:eastAsia="宋体"/>
          <w:b/>
          <w:bCs/>
          <w:lang w:eastAsia="zh-CN"/>
        </w:rPr>
        <w:t>on the number of nodes or hop count included in such prediction information</w:t>
      </w:r>
      <w:r w:rsidR="00B455E4">
        <w:rPr>
          <w:rFonts w:eastAsia="宋体" w:hint="eastAsia"/>
          <w:b/>
          <w:bCs/>
          <w:lang w:eastAsia="zh-CN"/>
        </w:rPr>
        <w:t xml:space="preserve"> should be considered</w:t>
      </w:r>
      <w:r w:rsidRPr="004F6A47">
        <w:rPr>
          <w:rFonts w:eastAsia="宋体"/>
          <w:b/>
          <w:bCs/>
          <w:lang w:eastAsia="zh-CN"/>
        </w:rPr>
        <w:t>.</w:t>
      </w:r>
    </w:p>
    <w:p w14:paraId="20BD8E2D" w14:textId="77777777" w:rsidR="0056612F" w:rsidRDefault="0056612F" w:rsidP="0056612F">
      <w:pPr>
        <w:tabs>
          <w:tab w:val="left" w:pos="420"/>
        </w:tabs>
        <w:jc w:val="both"/>
        <w:rPr>
          <w:rFonts w:eastAsia="等线"/>
          <w:b/>
          <w:bCs/>
          <w:lang w:val="en-US" w:eastAsia="zh-CN"/>
        </w:rPr>
      </w:pPr>
      <w:r w:rsidRPr="004D2F34">
        <w:rPr>
          <w:rFonts w:eastAsia="等线" w:hint="eastAsia"/>
          <w:b/>
          <w:bCs/>
          <w:lang w:val="en-US" w:eastAsia="zh-CN"/>
        </w:rPr>
        <w:t xml:space="preserve">Observation </w:t>
      </w:r>
      <w:r>
        <w:rPr>
          <w:rFonts w:eastAsia="等线" w:hint="eastAsia"/>
          <w:b/>
          <w:bCs/>
          <w:lang w:val="en-US" w:eastAsia="zh-CN"/>
        </w:rPr>
        <w:t>3</w:t>
      </w:r>
      <w:r w:rsidRPr="004D2F34">
        <w:rPr>
          <w:rFonts w:eastAsia="等线" w:hint="eastAsia"/>
          <w:b/>
          <w:bCs/>
          <w:lang w:val="en-US" w:eastAsia="zh-CN"/>
        </w:rPr>
        <w:t>:</w:t>
      </w:r>
      <w:r>
        <w:rPr>
          <w:rFonts w:eastAsia="等线" w:hint="eastAsia"/>
          <w:b/>
          <w:bCs/>
          <w:lang w:val="en-US" w:eastAsia="zh-CN"/>
        </w:rPr>
        <w:t xml:space="preserve"> </w:t>
      </w:r>
      <w:r w:rsidRPr="00B871AC">
        <w:rPr>
          <w:rFonts w:eastAsia="等线"/>
          <w:b/>
          <w:bCs/>
          <w:lang w:val="en-US" w:eastAsia="zh-CN"/>
        </w:rPr>
        <w:t xml:space="preserve">The prediction information transferred by the intermediate hop node may be different from the multi-hop UE trajectory prediction generated by the </w:t>
      </w:r>
      <w:r w:rsidRPr="008C55C4">
        <w:rPr>
          <w:rFonts w:eastAsia="等线"/>
          <w:b/>
          <w:bCs/>
          <w:lang w:val="en-US" w:eastAsia="zh-CN"/>
        </w:rPr>
        <w:t xml:space="preserve">initial </w:t>
      </w:r>
      <w:r w:rsidRPr="00B871AC">
        <w:rPr>
          <w:rFonts w:eastAsia="等线"/>
          <w:b/>
          <w:bCs/>
          <w:lang w:val="en-US" w:eastAsia="zh-CN"/>
        </w:rPr>
        <w:t>source node</w:t>
      </w:r>
      <w:r>
        <w:rPr>
          <w:rFonts w:eastAsia="等线" w:hint="eastAsia"/>
          <w:b/>
          <w:bCs/>
          <w:lang w:val="en-US" w:eastAsia="zh-CN"/>
        </w:rPr>
        <w:t xml:space="preserve">, since the </w:t>
      </w:r>
      <w:r w:rsidRPr="00B871AC">
        <w:rPr>
          <w:rFonts w:eastAsia="等线"/>
          <w:b/>
          <w:bCs/>
          <w:lang w:val="en-US" w:eastAsia="zh-CN"/>
        </w:rPr>
        <w:t xml:space="preserve">intermediate hop node could </w:t>
      </w:r>
      <w:r w:rsidRPr="00B871AC">
        <w:rPr>
          <w:rFonts w:eastAsia="等线"/>
          <w:b/>
          <w:bCs/>
          <w:lang w:val="en-US" w:eastAsia="zh-CN"/>
        </w:rPr>
        <w:lastRenderedPageBreak/>
        <w:t>update the prediction</w:t>
      </w:r>
      <w:r>
        <w:rPr>
          <w:rFonts w:eastAsia="等线" w:hint="eastAsia"/>
          <w:b/>
          <w:bCs/>
          <w:lang w:val="en-US" w:eastAsia="zh-CN"/>
        </w:rPr>
        <w:t xml:space="preserve"> based on the </w:t>
      </w:r>
      <w:r w:rsidRPr="00B871AC">
        <w:rPr>
          <w:rFonts w:eastAsia="等线"/>
          <w:b/>
          <w:bCs/>
          <w:lang w:val="en-US" w:eastAsia="zh-CN"/>
        </w:rPr>
        <w:t>actual</w:t>
      </w:r>
      <w:r>
        <w:rPr>
          <w:rFonts w:eastAsia="等线" w:hint="eastAsia"/>
          <w:b/>
          <w:bCs/>
          <w:lang w:val="en-US" w:eastAsia="zh-CN"/>
        </w:rPr>
        <w:t xml:space="preserve"> status or </w:t>
      </w:r>
      <w:r w:rsidRPr="00C15DFB">
        <w:rPr>
          <w:rFonts w:eastAsia="等线"/>
          <w:b/>
          <w:bCs/>
          <w:lang w:val="en-US" w:eastAsia="zh-CN"/>
        </w:rPr>
        <w:t>generate new prediction information (if it is deployed with the AI/ML model for multi-hop UE trajectory prediction)</w:t>
      </w:r>
      <w:r>
        <w:rPr>
          <w:rFonts w:eastAsia="等线" w:hint="eastAsia"/>
          <w:b/>
          <w:bCs/>
          <w:lang w:val="en-US" w:eastAsia="zh-CN"/>
        </w:rPr>
        <w:t>.</w:t>
      </w:r>
    </w:p>
    <w:p w14:paraId="23040846" w14:textId="510F4195" w:rsidR="0056612F" w:rsidRDefault="0056612F" w:rsidP="0056612F">
      <w:pPr>
        <w:tabs>
          <w:tab w:val="left" w:pos="420"/>
        </w:tabs>
        <w:jc w:val="both"/>
        <w:rPr>
          <w:rFonts w:eastAsia="等线"/>
          <w:b/>
          <w:bCs/>
          <w:lang w:val="en-US" w:eastAsia="zh-CN"/>
        </w:rPr>
      </w:pPr>
      <w:r>
        <w:rPr>
          <w:rFonts w:eastAsia="等线" w:hint="eastAsia"/>
          <w:b/>
          <w:bCs/>
          <w:lang w:val="en-US" w:eastAsia="zh-CN"/>
        </w:rPr>
        <w:t xml:space="preserve">Proposal </w:t>
      </w:r>
      <w:r w:rsidR="00A42CE5">
        <w:rPr>
          <w:rFonts w:eastAsia="等线" w:hint="eastAsia"/>
          <w:b/>
          <w:bCs/>
          <w:lang w:val="en-US" w:eastAsia="zh-CN"/>
        </w:rPr>
        <w:t>4</w:t>
      </w:r>
      <w:r>
        <w:rPr>
          <w:rFonts w:eastAsia="等线" w:hint="eastAsia"/>
          <w:b/>
          <w:bCs/>
          <w:lang w:val="en-US" w:eastAsia="zh-CN"/>
        </w:rPr>
        <w:t xml:space="preserve">: </w:t>
      </w:r>
      <w:r w:rsidRPr="001A29EA">
        <w:rPr>
          <w:rFonts w:eastAsia="等线"/>
          <w:b/>
          <w:bCs/>
          <w:lang w:val="en-US" w:eastAsia="zh-CN"/>
        </w:rPr>
        <w:t xml:space="preserve">If the prediction information generated by the </w:t>
      </w:r>
      <w:r w:rsidRPr="008C55C4">
        <w:rPr>
          <w:rFonts w:eastAsia="等线"/>
          <w:b/>
          <w:bCs/>
          <w:lang w:val="en-US" w:eastAsia="zh-CN"/>
        </w:rPr>
        <w:t xml:space="preserve">initial </w:t>
      </w:r>
      <w:r w:rsidRPr="001A29EA">
        <w:rPr>
          <w:rFonts w:eastAsia="等线"/>
          <w:b/>
          <w:bCs/>
          <w:lang w:val="en-US" w:eastAsia="zh-CN"/>
        </w:rPr>
        <w:t>source node is correct,</w:t>
      </w:r>
      <w:r>
        <w:rPr>
          <w:rFonts w:eastAsia="等线" w:hint="eastAsia"/>
          <w:b/>
          <w:bCs/>
          <w:lang w:val="en-US" w:eastAsia="zh-CN"/>
        </w:rPr>
        <w:t xml:space="preserve"> </w:t>
      </w:r>
      <w:r w:rsidRPr="00B871AC">
        <w:rPr>
          <w:rFonts w:eastAsia="等线"/>
          <w:b/>
          <w:bCs/>
          <w:lang w:val="en-US" w:eastAsia="zh-CN"/>
        </w:rPr>
        <w:t>the intermediate hop</w:t>
      </w:r>
      <w:r>
        <w:rPr>
          <w:rFonts w:eastAsia="等线" w:hint="eastAsia"/>
          <w:b/>
          <w:bCs/>
          <w:lang w:val="en-US" w:eastAsia="zh-CN"/>
        </w:rPr>
        <w:t xml:space="preserve"> could </w:t>
      </w:r>
      <w:r w:rsidRPr="004D44A2">
        <w:rPr>
          <w:rFonts w:eastAsia="等线"/>
          <w:b/>
          <w:bCs/>
          <w:lang w:val="en-US" w:eastAsia="zh-CN"/>
        </w:rPr>
        <w:t>update the multi-hop UE Trajectory Prediction</w:t>
      </w:r>
      <w:r>
        <w:rPr>
          <w:rFonts w:eastAsia="等线" w:hint="eastAsia"/>
          <w:b/>
          <w:bCs/>
          <w:lang w:val="en-US" w:eastAsia="zh-CN"/>
        </w:rPr>
        <w:t xml:space="preserve"> and transfer it to its next hop node. The following updated </w:t>
      </w:r>
      <w:r>
        <w:rPr>
          <w:rFonts w:eastAsia="等线"/>
          <w:b/>
          <w:bCs/>
          <w:lang w:val="en-US" w:eastAsia="zh-CN"/>
        </w:rPr>
        <w:t>information</w:t>
      </w:r>
      <w:r>
        <w:rPr>
          <w:rFonts w:eastAsia="等线" w:hint="eastAsia"/>
          <w:b/>
          <w:bCs/>
          <w:lang w:val="en-US" w:eastAsia="zh-CN"/>
        </w:rPr>
        <w:t xml:space="preserve"> could be </w:t>
      </w:r>
      <w:r>
        <w:rPr>
          <w:rFonts w:eastAsia="等线"/>
          <w:b/>
          <w:bCs/>
          <w:lang w:val="en-US" w:eastAsia="zh-CN"/>
        </w:rPr>
        <w:t>include</w:t>
      </w:r>
      <w:r>
        <w:rPr>
          <w:rFonts w:eastAsia="等线" w:hint="eastAsia"/>
          <w:b/>
          <w:bCs/>
          <w:lang w:val="en-US" w:eastAsia="zh-CN"/>
        </w:rPr>
        <w:t xml:space="preserve">d in the </w:t>
      </w:r>
      <w:r w:rsidRPr="00D5033D">
        <w:rPr>
          <w:rFonts w:eastAsia="等线"/>
          <w:b/>
          <w:bCs/>
          <w:lang w:val="en-US" w:eastAsia="zh-CN"/>
        </w:rPr>
        <w:t>multi-hop UE trajectory prediction</w:t>
      </w:r>
      <w:r>
        <w:rPr>
          <w:rFonts w:eastAsia="等线" w:hint="eastAsia"/>
          <w:b/>
          <w:bCs/>
          <w:lang w:val="en-US" w:eastAsia="zh-CN"/>
        </w:rPr>
        <w:t xml:space="preserve"> </w:t>
      </w:r>
      <w:r>
        <w:rPr>
          <w:rFonts w:eastAsia="等线"/>
          <w:b/>
          <w:bCs/>
          <w:lang w:val="en-US" w:eastAsia="zh-CN"/>
        </w:rPr>
        <w:t>transferred</w:t>
      </w:r>
      <w:r>
        <w:rPr>
          <w:rFonts w:eastAsia="等线" w:hint="eastAsia"/>
          <w:b/>
          <w:bCs/>
          <w:lang w:val="en-US" w:eastAsia="zh-CN"/>
        </w:rPr>
        <w:t xml:space="preserve"> by </w:t>
      </w:r>
      <w:r w:rsidRPr="00B871AC">
        <w:rPr>
          <w:rFonts w:eastAsia="等线"/>
          <w:b/>
          <w:bCs/>
          <w:lang w:val="en-US" w:eastAsia="zh-CN"/>
        </w:rPr>
        <w:t>the intermediate hop node</w:t>
      </w:r>
      <w:r>
        <w:rPr>
          <w:rFonts w:eastAsia="等线" w:hint="eastAsia"/>
          <w:b/>
          <w:bCs/>
          <w:lang w:val="en-US" w:eastAsia="zh-CN"/>
        </w:rPr>
        <w:t>:</w:t>
      </w:r>
    </w:p>
    <w:p w14:paraId="6CBE3A8C" w14:textId="77777777" w:rsidR="0056612F" w:rsidRDefault="0056612F" w:rsidP="0056612F">
      <w:pPr>
        <w:numPr>
          <w:ilvl w:val="0"/>
          <w:numId w:val="6"/>
        </w:numPr>
        <w:tabs>
          <w:tab w:val="left" w:pos="420"/>
        </w:tabs>
        <w:jc w:val="both"/>
        <w:rPr>
          <w:rFonts w:eastAsia="等线"/>
          <w:b/>
          <w:bCs/>
          <w:lang w:eastAsia="zh-CN"/>
        </w:rPr>
      </w:pPr>
      <w:r>
        <w:rPr>
          <w:rFonts w:eastAsia="等线" w:hint="eastAsia"/>
          <w:b/>
          <w:bCs/>
          <w:lang w:eastAsia="zh-CN"/>
        </w:rPr>
        <w:t>Updated l</w:t>
      </w:r>
      <w:r w:rsidRPr="007E7A4F">
        <w:rPr>
          <w:rFonts w:eastAsia="等线" w:hint="eastAsia"/>
          <w:b/>
          <w:bCs/>
          <w:lang w:eastAsia="zh-CN"/>
        </w:rPr>
        <w:t xml:space="preserve">ist of cell </w:t>
      </w:r>
      <w:r>
        <w:rPr>
          <w:rFonts w:eastAsia="等线" w:hint="eastAsia"/>
          <w:b/>
          <w:bCs/>
          <w:lang w:eastAsia="zh-CN"/>
        </w:rPr>
        <w:t xml:space="preserve">IDs </w:t>
      </w:r>
      <w:r w:rsidRPr="007E7A4F">
        <w:rPr>
          <w:rFonts w:eastAsia="等线" w:hint="eastAsia"/>
          <w:b/>
          <w:bCs/>
          <w:lang w:eastAsia="zh-CN"/>
        </w:rPr>
        <w:t>where</w:t>
      </w:r>
      <w:r w:rsidRPr="00B871AC">
        <w:rPr>
          <w:rFonts w:eastAsia="等线"/>
          <w:b/>
          <w:bCs/>
          <w:lang w:eastAsia="zh-CN"/>
        </w:rPr>
        <w:t xml:space="preserve"> the UE is predicted to connect </w:t>
      </w:r>
      <w:r>
        <w:rPr>
          <w:rFonts w:eastAsia="等线" w:hint="eastAsia"/>
          <w:b/>
          <w:bCs/>
          <w:lang w:eastAsia="zh-CN"/>
        </w:rPr>
        <w:t xml:space="preserve">to </w:t>
      </w:r>
      <w:r w:rsidRPr="00B871AC">
        <w:rPr>
          <w:rFonts w:eastAsia="等线"/>
          <w:b/>
          <w:bCs/>
          <w:lang w:eastAsia="zh-CN"/>
        </w:rPr>
        <w:t>after it leaves from this intermediate hop node</w:t>
      </w:r>
      <w:r>
        <w:rPr>
          <w:rFonts w:eastAsia="等线" w:hint="eastAsia"/>
          <w:b/>
          <w:bCs/>
          <w:lang w:eastAsia="zh-CN"/>
        </w:rPr>
        <w:t xml:space="preserve"> </w:t>
      </w:r>
    </w:p>
    <w:p w14:paraId="58D8F3E2" w14:textId="77777777" w:rsidR="0056612F" w:rsidRDefault="0056612F" w:rsidP="0056612F">
      <w:pPr>
        <w:numPr>
          <w:ilvl w:val="0"/>
          <w:numId w:val="6"/>
        </w:numPr>
        <w:tabs>
          <w:tab w:val="left" w:pos="420"/>
        </w:tabs>
        <w:jc w:val="both"/>
        <w:rPr>
          <w:rFonts w:eastAsia="等线"/>
          <w:b/>
          <w:bCs/>
          <w:lang w:eastAsia="zh-CN"/>
        </w:rPr>
      </w:pPr>
      <w:r w:rsidRPr="007E7A4F">
        <w:rPr>
          <w:rFonts w:eastAsia="等线" w:hint="eastAsia"/>
          <w:b/>
          <w:bCs/>
          <w:lang w:eastAsia="zh-CN"/>
        </w:rPr>
        <w:t xml:space="preserve">Predicted Time UE Stays </w:t>
      </w:r>
      <w:r>
        <w:rPr>
          <w:rFonts w:eastAsia="等线" w:hint="eastAsia"/>
          <w:b/>
          <w:bCs/>
          <w:lang w:eastAsia="zh-CN"/>
        </w:rPr>
        <w:t>for each cell included in the updated l</w:t>
      </w:r>
      <w:r w:rsidRPr="007E7A4F">
        <w:rPr>
          <w:rFonts w:eastAsia="等线" w:hint="eastAsia"/>
          <w:b/>
          <w:bCs/>
          <w:lang w:eastAsia="zh-CN"/>
        </w:rPr>
        <w:t>ist of cells</w:t>
      </w:r>
    </w:p>
    <w:p w14:paraId="16111C04" w14:textId="77777777" w:rsidR="0056612F" w:rsidRDefault="0056612F" w:rsidP="0056612F">
      <w:pPr>
        <w:numPr>
          <w:ilvl w:val="0"/>
          <w:numId w:val="6"/>
        </w:numPr>
        <w:tabs>
          <w:tab w:val="left" w:pos="420"/>
        </w:tabs>
        <w:jc w:val="both"/>
        <w:rPr>
          <w:rFonts w:eastAsia="等线"/>
          <w:b/>
          <w:bCs/>
          <w:lang w:eastAsia="zh-CN"/>
        </w:rPr>
      </w:pPr>
      <w:r>
        <w:rPr>
          <w:rFonts w:eastAsia="等线" w:hint="eastAsia"/>
          <w:b/>
          <w:bCs/>
          <w:lang w:eastAsia="zh-CN"/>
        </w:rPr>
        <w:t xml:space="preserve">Additional information, e.g., </w:t>
      </w:r>
      <w:r w:rsidRPr="00797915">
        <w:rPr>
          <w:rFonts w:eastAsia="等线"/>
          <w:b/>
          <w:bCs/>
          <w:lang w:eastAsia="zh-CN"/>
        </w:rPr>
        <w:t xml:space="preserve">the generation time of the UE trajectory prediction or </w:t>
      </w:r>
      <w:r>
        <w:rPr>
          <w:rFonts w:eastAsia="等线" w:hint="eastAsia"/>
          <w:b/>
          <w:bCs/>
          <w:lang w:eastAsia="zh-CN"/>
        </w:rPr>
        <w:t>the updated</w:t>
      </w:r>
      <w:r w:rsidRPr="00797915">
        <w:rPr>
          <w:rFonts w:eastAsia="等线"/>
          <w:b/>
          <w:bCs/>
          <w:lang w:eastAsia="zh-CN"/>
        </w:rPr>
        <w:t xml:space="preserve"> </w:t>
      </w:r>
      <w:r>
        <w:rPr>
          <w:rFonts w:eastAsia="等线" w:hint="eastAsia"/>
          <w:b/>
          <w:bCs/>
          <w:lang w:eastAsia="zh-CN"/>
        </w:rPr>
        <w:t>remaining time</w:t>
      </w:r>
      <w:r w:rsidRPr="00797915">
        <w:rPr>
          <w:rFonts w:eastAsia="等线"/>
          <w:b/>
          <w:bCs/>
          <w:lang w:eastAsia="zh-CN"/>
        </w:rPr>
        <w:t xml:space="preserve"> of validity</w:t>
      </w:r>
      <w:r>
        <w:rPr>
          <w:rFonts w:eastAsia="等线" w:hint="eastAsia"/>
          <w:b/>
          <w:bCs/>
          <w:lang w:eastAsia="zh-CN"/>
        </w:rPr>
        <w:t xml:space="preserve"> </w:t>
      </w:r>
      <w:r w:rsidRPr="00026EDB">
        <w:rPr>
          <w:rFonts w:eastAsia="等线"/>
          <w:b/>
          <w:bCs/>
          <w:lang w:val="en-US" w:eastAsia="zh-CN"/>
        </w:rPr>
        <w:t>period</w:t>
      </w:r>
    </w:p>
    <w:p w14:paraId="296C830C" w14:textId="18088D79" w:rsidR="0056612F" w:rsidRDefault="0056612F" w:rsidP="0056612F">
      <w:pPr>
        <w:tabs>
          <w:tab w:val="left" w:pos="420"/>
        </w:tabs>
        <w:jc w:val="both"/>
        <w:rPr>
          <w:rFonts w:eastAsia="等线"/>
          <w:b/>
          <w:bCs/>
          <w:lang w:eastAsia="zh-CN"/>
        </w:rPr>
      </w:pPr>
      <w:r>
        <w:rPr>
          <w:rFonts w:eastAsia="等线" w:hint="eastAsia"/>
          <w:b/>
          <w:bCs/>
          <w:lang w:val="en-US" w:eastAsia="zh-CN"/>
        </w:rPr>
        <w:t xml:space="preserve">Proposal </w:t>
      </w:r>
      <w:r w:rsidR="00A42CE5">
        <w:rPr>
          <w:rFonts w:eastAsia="等线" w:hint="eastAsia"/>
          <w:b/>
          <w:bCs/>
          <w:lang w:val="en-US" w:eastAsia="zh-CN"/>
        </w:rPr>
        <w:t>5</w:t>
      </w:r>
      <w:r>
        <w:rPr>
          <w:rFonts w:eastAsia="等线" w:hint="eastAsia"/>
          <w:b/>
          <w:bCs/>
          <w:lang w:val="en-US" w:eastAsia="zh-CN"/>
        </w:rPr>
        <w:t xml:space="preserve">: The following </w:t>
      </w:r>
      <w:r w:rsidRPr="00CD4992">
        <w:rPr>
          <w:rFonts w:eastAsia="等线"/>
          <w:b/>
          <w:bCs/>
          <w:lang w:val="en-US" w:eastAsia="zh-CN"/>
        </w:rPr>
        <w:t>trigger</w:t>
      </w:r>
      <w:r>
        <w:rPr>
          <w:rFonts w:eastAsia="等线" w:hint="eastAsia"/>
          <w:b/>
          <w:bCs/>
          <w:lang w:val="en-US" w:eastAsia="zh-CN"/>
        </w:rPr>
        <w:t xml:space="preserve"> conditions could be considered for </w:t>
      </w:r>
      <w:r w:rsidRPr="00B871AC">
        <w:rPr>
          <w:rFonts w:eastAsia="等线"/>
          <w:b/>
          <w:bCs/>
          <w:lang w:val="en-US" w:eastAsia="zh-CN"/>
        </w:rPr>
        <w:t>the intermediate hop</w:t>
      </w:r>
      <w:r>
        <w:rPr>
          <w:rFonts w:eastAsia="等线" w:hint="eastAsia"/>
          <w:b/>
          <w:bCs/>
          <w:lang w:val="en-US" w:eastAsia="zh-CN"/>
        </w:rPr>
        <w:t xml:space="preserve"> to stop transferring </w:t>
      </w:r>
      <w:r w:rsidRPr="00CD4992">
        <w:rPr>
          <w:rFonts w:eastAsia="等线"/>
          <w:b/>
          <w:bCs/>
          <w:lang w:val="en-US" w:eastAsia="zh-CN"/>
        </w:rPr>
        <w:t>the prediction information</w:t>
      </w:r>
      <w:r>
        <w:rPr>
          <w:rFonts w:eastAsia="等线" w:hint="eastAsia"/>
          <w:b/>
          <w:bCs/>
          <w:lang w:val="en-US" w:eastAsia="zh-CN"/>
        </w:rPr>
        <w:t xml:space="preserve"> from the </w:t>
      </w:r>
      <w:r w:rsidRPr="008C55C4">
        <w:rPr>
          <w:rFonts w:eastAsia="等线"/>
          <w:b/>
          <w:bCs/>
          <w:lang w:val="en-US" w:eastAsia="zh-CN"/>
        </w:rPr>
        <w:t>initial</w:t>
      </w:r>
      <w:r w:rsidRPr="008C55C4">
        <w:rPr>
          <w:rFonts w:eastAsia="等线" w:hint="eastAsia"/>
          <w:b/>
          <w:bCs/>
          <w:lang w:val="en-US" w:eastAsia="zh-CN"/>
        </w:rPr>
        <w:t xml:space="preserve"> </w:t>
      </w:r>
      <w:r>
        <w:rPr>
          <w:rFonts w:eastAsia="等线" w:hint="eastAsia"/>
          <w:b/>
          <w:bCs/>
          <w:lang w:val="en-US" w:eastAsia="zh-CN"/>
        </w:rPr>
        <w:t xml:space="preserve">source node or </w:t>
      </w:r>
      <w:r w:rsidRPr="009E35BC">
        <w:rPr>
          <w:rFonts w:eastAsia="等线"/>
          <w:b/>
          <w:bCs/>
          <w:lang w:eastAsia="zh-CN"/>
        </w:rPr>
        <w:t>generate new prediction information</w:t>
      </w:r>
      <w:r>
        <w:rPr>
          <w:rFonts w:eastAsia="等线" w:hint="eastAsia"/>
          <w:b/>
          <w:bCs/>
          <w:lang w:eastAsia="zh-CN"/>
        </w:rPr>
        <w:t>:</w:t>
      </w:r>
    </w:p>
    <w:p w14:paraId="42EC22AD" w14:textId="77777777" w:rsidR="0056612F" w:rsidRDefault="0056612F" w:rsidP="0056612F">
      <w:pPr>
        <w:numPr>
          <w:ilvl w:val="0"/>
          <w:numId w:val="6"/>
        </w:numPr>
        <w:tabs>
          <w:tab w:val="left" w:pos="420"/>
        </w:tabs>
        <w:jc w:val="both"/>
        <w:rPr>
          <w:rFonts w:eastAsia="等线"/>
          <w:b/>
          <w:bCs/>
          <w:lang w:eastAsia="zh-CN"/>
        </w:rPr>
      </w:pPr>
      <w:r>
        <w:rPr>
          <w:rFonts w:eastAsia="等线" w:hint="eastAsia"/>
          <w:b/>
          <w:bCs/>
          <w:lang w:eastAsia="zh-CN"/>
        </w:rPr>
        <w:t>T</w:t>
      </w:r>
      <w:r w:rsidRPr="00CD4992">
        <w:rPr>
          <w:rFonts w:eastAsia="等线" w:hint="eastAsia"/>
          <w:b/>
          <w:bCs/>
          <w:lang w:eastAsia="zh-CN"/>
        </w:rPr>
        <w:t xml:space="preserve">he prediction information </w:t>
      </w:r>
      <w:r w:rsidRPr="00CD4992">
        <w:rPr>
          <w:rFonts w:eastAsia="等线"/>
          <w:b/>
          <w:bCs/>
          <w:lang w:eastAsia="zh-CN"/>
        </w:rPr>
        <w:t xml:space="preserve">generated by the </w:t>
      </w:r>
      <w:r w:rsidRPr="008C55C4">
        <w:rPr>
          <w:rFonts w:eastAsia="等线"/>
          <w:b/>
          <w:bCs/>
          <w:lang w:eastAsia="zh-CN"/>
        </w:rPr>
        <w:t xml:space="preserve">initial </w:t>
      </w:r>
      <w:r w:rsidRPr="00CD4992">
        <w:rPr>
          <w:rFonts w:eastAsia="等线"/>
          <w:b/>
          <w:bCs/>
          <w:lang w:eastAsia="zh-CN"/>
        </w:rPr>
        <w:t>source node</w:t>
      </w:r>
      <w:r w:rsidRPr="00CD4992">
        <w:rPr>
          <w:rFonts w:eastAsia="等线" w:hint="eastAsia"/>
          <w:b/>
          <w:bCs/>
          <w:lang w:eastAsia="zh-CN"/>
        </w:rPr>
        <w:t xml:space="preserve"> </w:t>
      </w:r>
      <w:r w:rsidRPr="00F224FD">
        <w:rPr>
          <w:rFonts w:eastAsia="等线"/>
          <w:b/>
          <w:bCs/>
          <w:lang w:eastAsia="zh-CN"/>
        </w:rPr>
        <w:t>is inconsistent with</w:t>
      </w:r>
      <w:r w:rsidRPr="00CD4992">
        <w:rPr>
          <w:rFonts w:eastAsia="等线" w:hint="eastAsia"/>
          <w:b/>
          <w:bCs/>
          <w:lang w:eastAsia="zh-CN"/>
        </w:rPr>
        <w:t xml:space="preserve"> the actual UE trajectory</w:t>
      </w:r>
    </w:p>
    <w:p w14:paraId="77FB0CFA" w14:textId="77777777" w:rsidR="0056612F" w:rsidRPr="00CD4992" w:rsidRDefault="0056612F" w:rsidP="0056612F">
      <w:pPr>
        <w:numPr>
          <w:ilvl w:val="0"/>
          <w:numId w:val="6"/>
        </w:numPr>
        <w:tabs>
          <w:tab w:val="left" w:pos="420"/>
        </w:tabs>
        <w:jc w:val="both"/>
        <w:rPr>
          <w:rFonts w:eastAsia="等线"/>
          <w:b/>
          <w:bCs/>
          <w:lang w:eastAsia="zh-CN"/>
        </w:rPr>
      </w:pPr>
      <w:r>
        <w:rPr>
          <w:rFonts w:eastAsia="等线"/>
          <w:b/>
          <w:bCs/>
          <w:lang w:eastAsia="zh-CN"/>
        </w:rPr>
        <w:t>T</w:t>
      </w:r>
      <w:r>
        <w:rPr>
          <w:rFonts w:eastAsia="等线" w:hint="eastAsia"/>
          <w:b/>
          <w:bCs/>
          <w:lang w:eastAsia="zh-CN"/>
        </w:rPr>
        <w:t xml:space="preserve">he </w:t>
      </w:r>
      <w:r w:rsidRPr="009E35BC">
        <w:rPr>
          <w:rFonts w:eastAsia="等线"/>
          <w:b/>
          <w:bCs/>
          <w:lang w:val="en-US" w:eastAsia="zh-CN"/>
        </w:rPr>
        <w:t xml:space="preserve">validity </w:t>
      </w:r>
      <w:r w:rsidRPr="00813287">
        <w:rPr>
          <w:rFonts w:eastAsia="等线"/>
          <w:b/>
          <w:bCs/>
          <w:lang w:val="en-US" w:eastAsia="zh-CN"/>
        </w:rPr>
        <w:t>period</w:t>
      </w:r>
      <w:r w:rsidRPr="009E35BC">
        <w:rPr>
          <w:rFonts w:eastAsia="等线"/>
          <w:b/>
          <w:bCs/>
          <w:lang w:val="en-US" w:eastAsia="zh-CN"/>
        </w:rPr>
        <w:t xml:space="preserve"> of the prediction information</w:t>
      </w:r>
      <w:r>
        <w:rPr>
          <w:rFonts w:eastAsia="等线" w:hint="eastAsia"/>
          <w:b/>
          <w:bCs/>
          <w:lang w:val="en-US" w:eastAsia="zh-CN"/>
        </w:rPr>
        <w:t xml:space="preserve"> </w:t>
      </w:r>
      <w:r w:rsidRPr="00F309C5">
        <w:rPr>
          <w:rFonts w:eastAsia="等线"/>
          <w:b/>
          <w:bCs/>
          <w:lang w:eastAsia="zh-CN"/>
        </w:rPr>
        <w:t>has expired</w:t>
      </w:r>
    </w:p>
    <w:p w14:paraId="7A1C5DE3" w14:textId="6D596BFD" w:rsidR="0056612F" w:rsidRPr="0056612F" w:rsidRDefault="0056612F" w:rsidP="0056612F">
      <w:pPr>
        <w:tabs>
          <w:tab w:val="left" w:pos="420"/>
        </w:tabs>
        <w:jc w:val="both"/>
        <w:rPr>
          <w:rFonts w:eastAsia="等线"/>
          <w:b/>
          <w:bCs/>
          <w:lang w:val="en-US" w:eastAsia="zh-CN"/>
        </w:rPr>
      </w:pPr>
      <w:r w:rsidRPr="0056612F">
        <w:rPr>
          <w:rFonts w:eastAsia="等线" w:hint="eastAsia"/>
          <w:b/>
          <w:bCs/>
          <w:lang w:val="en-US" w:eastAsia="zh-CN"/>
        </w:rPr>
        <w:t xml:space="preserve">Proposal </w:t>
      </w:r>
      <w:r w:rsidR="00A42CE5">
        <w:rPr>
          <w:rFonts w:eastAsia="等线" w:hint="eastAsia"/>
          <w:b/>
          <w:bCs/>
          <w:lang w:val="en-US" w:eastAsia="zh-CN"/>
        </w:rPr>
        <w:t>6</w:t>
      </w:r>
      <w:r w:rsidRPr="0056612F">
        <w:rPr>
          <w:rFonts w:eastAsia="等线" w:hint="eastAsia"/>
          <w:b/>
          <w:bCs/>
          <w:lang w:val="en-US" w:eastAsia="zh-CN"/>
        </w:rPr>
        <w:t xml:space="preserve">: </w:t>
      </w:r>
      <w:r w:rsidRPr="0056612F">
        <w:rPr>
          <w:rFonts w:eastAsia="等线"/>
          <w:b/>
          <w:bCs/>
          <w:lang w:val="en-US" w:eastAsia="zh-CN"/>
        </w:rPr>
        <w:t>If the intermediate hop node</w:t>
      </w:r>
      <w:r w:rsidRPr="0056612F">
        <w:rPr>
          <w:rFonts w:eastAsia="等线" w:hint="eastAsia"/>
          <w:b/>
          <w:bCs/>
          <w:lang w:val="en-US" w:eastAsia="zh-CN"/>
        </w:rPr>
        <w:t xml:space="preserve"> </w:t>
      </w:r>
      <w:r w:rsidRPr="0056612F">
        <w:rPr>
          <w:rFonts w:eastAsia="等线"/>
          <w:b/>
          <w:bCs/>
          <w:lang w:val="en-US" w:eastAsia="zh-CN"/>
        </w:rPr>
        <w:t>generate</w:t>
      </w:r>
      <w:r w:rsidRPr="0056612F">
        <w:rPr>
          <w:rFonts w:eastAsia="等线" w:hint="eastAsia"/>
          <w:b/>
          <w:bCs/>
          <w:lang w:val="en-US" w:eastAsia="zh-CN"/>
        </w:rPr>
        <w:t>s</w:t>
      </w:r>
      <w:r w:rsidRPr="0056612F">
        <w:rPr>
          <w:rFonts w:eastAsia="等线"/>
          <w:b/>
          <w:bCs/>
          <w:lang w:val="en-US" w:eastAsia="zh-CN"/>
        </w:rPr>
        <w:t xml:space="preserve"> new prediction information (if it is deployed with the AI/ML model for multi-hop UE trajectory prediction)</w:t>
      </w:r>
      <w:r w:rsidRPr="0056612F">
        <w:rPr>
          <w:rFonts w:eastAsia="等线" w:hint="eastAsia"/>
          <w:b/>
          <w:bCs/>
          <w:lang w:val="en-US" w:eastAsia="zh-CN"/>
        </w:rPr>
        <w:t xml:space="preserve"> to replace the </w:t>
      </w:r>
      <w:r w:rsidRPr="0056612F">
        <w:rPr>
          <w:rFonts w:eastAsia="等线"/>
          <w:b/>
          <w:bCs/>
          <w:lang w:val="en-US" w:eastAsia="zh-CN"/>
        </w:rPr>
        <w:t>initial</w:t>
      </w:r>
      <w:r w:rsidRPr="0056612F">
        <w:rPr>
          <w:rFonts w:eastAsia="等线" w:hint="eastAsia"/>
          <w:b/>
          <w:bCs/>
          <w:lang w:val="en-US" w:eastAsia="zh-CN"/>
        </w:rPr>
        <w:t xml:space="preserve"> </w:t>
      </w:r>
      <w:r w:rsidRPr="0056612F">
        <w:rPr>
          <w:rFonts w:eastAsia="等线"/>
          <w:b/>
          <w:bCs/>
          <w:lang w:val="en-US" w:eastAsia="zh-CN"/>
        </w:rPr>
        <w:t>prediction information</w:t>
      </w:r>
      <w:r w:rsidRPr="0056612F">
        <w:rPr>
          <w:rFonts w:eastAsia="等线" w:hint="eastAsia"/>
          <w:b/>
          <w:bCs/>
          <w:lang w:val="en-US" w:eastAsia="zh-CN"/>
        </w:rPr>
        <w:t xml:space="preserve"> from the </w:t>
      </w:r>
      <w:r w:rsidRPr="0056612F">
        <w:rPr>
          <w:rFonts w:eastAsia="等线"/>
          <w:b/>
          <w:bCs/>
          <w:lang w:val="en-US" w:eastAsia="zh-CN"/>
        </w:rPr>
        <w:t>initial</w:t>
      </w:r>
      <w:r w:rsidRPr="0056612F">
        <w:rPr>
          <w:rFonts w:eastAsia="等线" w:hint="eastAsia"/>
          <w:b/>
          <w:bCs/>
          <w:lang w:val="en-US" w:eastAsia="zh-CN"/>
        </w:rPr>
        <w:t xml:space="preserve"> source node, </w:t>
      </w:r>
      <w:r w:rsidRPr="0056612F">
        <w:rPr>
          <w:rFonts w:eastAsia="等线"/>
          <w:b/>
          <w:bCs/>
          <w:lang w:val="en-US" w:eastAsia="zh-CN"/>
        </w:rPr>
        <w:t>the intermediate hop node could</w:t>
      </w:r>
      <w:r w:rsidRPr="0056612F">
        <w:rPr>
          <w:rFonts w:eastAsia="等线" w:hint="eastAsia"/>
          <w:b/>
          <w:bCs/>
          <w:lang w:val="en-US" w:eastAsia="zh-CN"/>
        </w:rPr>
        <w:t xml:space="preserve"> </w:t>
      </w:r>
      <w:r w:rsidRPr="0056612F">
        <w:rPr>
          <w:rFonts w:eastAsia="等线"/>
          <w:b/>
          <w:bCs/>
          <w:lang w:val="en-US" w:eastAsia="zh-CN"/>
        </w:rPr>
        <w:t>send the feedback to the initial source node</w:t>
      </w:r>
      <w:r w:rsidRPr="0056612F">
        <w:rPr>
          <w:rFonts w:eastAsia="等线" w:hint="eastAsia"/>
          <w:b/>
          <w:bCs/>
          <w:lang w:val="en-US" w:eastAsia="zh-CN"/>
        </w:rPr>
        <w:t xml:space="preserve"> </w:t>
      </w:r>
      <w:r w:rsidRPr="0056612F">
        <w:rPr>
          <w:rFonts w:eastAsia="等线"/>
          <w:b/>
          <w:bCs/>
          <w:lang w:val="en-US" w:eastAsia="zh-CN"/>
        </w:rPr>
        <w:t>about the actual next hop target node after the UE leaves this intermediate hop node</w:t>
      </w:r>
      <w:r w:rsidRPr="0056612F">
        <w:rPr>
          <w:rFonts w:eastAsia="等线" w:hint="eastAsia"/>
          <w:b/>
          <w:bCs/>
          <w:lang w:val="en-US" w:eastAsia="zh-CN"/>
        </w:rPr>
        <w:t>.</w:t>
      </w:r>
    </w:p>
    <w:p w14:paraId="0AE6574E" w14:textId="77777777" w:rsidR="002F21A6" w:rsidRDefault="002F21A6" w:rsidP="002F21A6">
      <w:pPr>
        <w:jc w:val="both"/>
        <w:rPr>
          <w:rFonts w:eastAsia="宋体"/>
          <w:lang w:val="en-US" w:eastAsia="zh-CN"/>
        </w:rPr>
      </w:pPr>
    </w:p>
    <w:p w14:paraId="78065CEC" w14:textId="77777777" w:rsidR="00FF01BA" w:rsidRPr="00FF01BA" w:rsidRDefault="00FF01BA" w:rsidP="00FF01BA">
      <w:pPr>
        <w:jc w:val="both"/>
        <w:rPr>
          <w:rFonts w:eastAsia="宋体"/>
          <w:i/>
          <w:iCs/>
          <w:u w:val="single"/>
          <w:lang w:val="en-US" w:eastAsia="zh-CN"/>
        </w:rPr>
      </w:pPr>
      <w:r w:rsidRPr="00FF01BA">
        <w:rPr>
          <w:rFonts w:eastAsia="宋体" w:hint="eastAsia"/>
          <w:i/>
          <w:iCs/>
          <w:u w:val="single"/>
          <w:lang w:val="en-US" w:eastAsia="zh-CN"/>
        </w:rPr>
        <w:t>H</w:t>
      </w:r>
      <w:r w:rsidRPr="00FF01BA">
        <w:rPr>
          <w:rFonts w:eastAsia="宋体"/>
          <w:i/>
          <w:iCs/>
          <w:u w:val="single"/>
          <w:lang w:val="en-US" w:eastAsia="zh-CN"/>
        </w:rPr>
        <w:t>ow to transfer measurement feedback</w:t>
      </w:r>
    </w:p>
    <w:p w14:paraId="756FE1F3" w14:textId="77777777" w:rsidR="00A42CE5" w:rsidRDefault="00A42CE5" w:rsidP="00A42CE5">
      <w:pPr>
        <w:jc w:val="both"/>
        <w:rPr>
          <w:rFonts w:eastAsia="等线"/>
          <w:lang w:val="en-US" w:eastAsia="zh-CN"/>
        </w:rPr>
      </w:pPr>
      <w:r w:rsidRPr="00400E5E">
        <w:rPr>
          <w:rFonts w:eastAsia="等线"/>
          <w:b/>
          <w:bCs/>
          <w:lang w:val="en-US" w:eastAsia="zh-CN"/>
        </w:rPr>
        <w:t xml:space="preserve">Observation </w:t>
      </w:r>
      <w:r>
        <w:rPr>
          <w:rFonts w:eastAsia="等线" w:hint="eastAsia"/>
          <w:b/>
          <w:bCs/>
          <w:lang w:val="en-US" w:eastAsia="zh-CN"/>
        </w:rPr>
        <w:t>4</w:t>
      </w:r>
      <w:r w:rsidRPr="00400E5E">
        <w:rPr>
          <w:rFonts w:eastAsia="等线"/>
          <w:b/>
          <w:bCs/>
          <w:lang w:val="en-US" w:eastAsia="zh-CN"/>
        </w:rPr>
        <w:t>:</w:t>
      </w:r>
      <w:r>
        <w:rPr>
          <w:rFonts w:eastAsia="等线" w:hint="eastAsia"/>
          <w:b/>
          <w:bCs/>
          <w:lang w:val="en-US" w:eastAsia="zh-CN"/>
        </w:rPr>
        <w:t xml:space="preserve"> </w:t>
      </w:r>
      <w:r w:rsidRPr="00E81C4A">
        <w:rPr>
          <w:rFonts w:eastAsia="等线"/>
          <w:b/>
          <w:bCs/>
          <w:lang w:val="en-US" w:eastAsia="zh-CN"/>
        </w:rPr>
        <w:t>For Option1, the feedback of measured information is limited by Xn interface. If there is no Xn interface between the initial source node and some target nodes, the measured information related to the target nodes cannot be sent to the initial source node directly, that may result in the missing of partial measured information.</w:t>
      </w:r>
    </w:p>
    <w:p w14:paraId="603C151F" w14:textId="77777777" w:rsidR="00A42CE5" w:rsidRPr="00400E5E" w:rsidRDefault="00A42CE5" w:rsidP="00A42CE5">
      <w:pPr>
        <w:jc w:val="both"/>
        <w:rPr>
          <w:rFonts w:eastAsia="等线"/>
          <w:lang w:val="en-US" w:eastAsia="zh-CN"/>
        </w:rPr>
      </w:pPr>
      <w:r w:rsidRPr="00400E5E">
        <w:rPr>
          <w:rFonts w:eastAsia="等线"/>
          <w:b/>
          <w:bCs/>
          <w:lang w:val="en-US" w:eastAsia="zh-CN"/>
        </w:rPr>
        <w:t xml:space="preserve">Observation </w:t>
      </w:r>
      <w:r>
        <w:rPr>
          <w:rFonts w:eastAsia="等线" w:hint="eastAsia"/>
          <w:b/>
          <w:bCs/>
          <w:lang w:val="en-US" w:eastAsia="zh-CN"/>
        </w:rPr>
        <w:t>5</w:t>
      </w:r>
      <w:r w:rsidRPr="00400E5E">
        <w:rPr>
          <w:rFonts w:eastAsia="等线"/>
          <w:b/>
          <w:bCs/>
          <w:lang w:val="en-US" w:eastAsia="zh-CN"/>
        </w:rPr>
        <w:t xml:space="preserve">: The information of Xn interface between </w:t>
      </w:r>
      <w:r w:rsidRPr="008C55C4">
        <w:rPr>
          <w:rFonts w:eastAsia="等线"/>
          <w:b/>
          <w:bCs/>
          <w:lang w:val="en-US" w:eastAsia="zh-CN"/>
        </w:rPr>
        <w:t xml:space="preserve">initial </w:t>
      </w:r>
      <w:r w:rsidRPr="00400E5E">
        <w:rPr>
          <w:rFonts w:eastAsia="等线"/>
          <w:b/>
          <w:bCs/>
          <w:lang w:val="en-US" w:eastAsia="zh-CN"/>
        </w:rPr>
        <w:t>source node and target nodes is helpful for target nodes to choose the appropriate feedback path</w:t>
      </w:r>
      <w:r>
        <w:rPr>
          <w:rFonts w:eastAsia="等线" w:hint="eastAsia"/>
          <w:b/>
          <w:bCs/>
          <w:lang w:val="en-US" w:eastAsia="zh-CN"/>
        </w:rPr>
        <w:t xml:space="preserve"> to the </w:t>
      </w:r>
      <w:r w:rsidRPr="008C55C4">
        <w:rPr>
          <w:rFonts w:eastAsia="等线"/>
          <w:b/>
          <w:bCs/>
          <w:lang w:val="en-US" w:eastAsia="zh-CN"/>
        </w:rPr>
        <w:t>initial</w:t>
      </w:r>
      <w:r w:rsidRPr="008C55C4">
        <w:rPr>
          <w:rFonts w:eastAsia="等线" w:hint="eastAsia"/>
          <w:b/>
          <w:bCs/>
          <w:lang w:val="en-US" w:eastAsia="zh-CN"/>
        </w:rPr>
        <w:t xml:space="preserve"> </w:t>
      </w:r>
      <w:r>
        <w:rPr>
          <w:rFonts w:eastAsia="等线" w:hint="eastAsia"/>
          <w:b/>
          <w:bCs/>
          <w:lang w:val="en-US" w:eastAsia="zh-CN"/>
        </w:rPr>
        <w:t xml:space="preserve">source node for </w:t>
      </w:r>
      <w:r w:rsidRPr="00DB46EF">
        <w:rPr>
          <w:rFonts w:eastAsia="等线"/>
          <w:b/>
          <w:bCs/>
          <w:lang w:val="en-US" w:eastAsia="zh-CN"/>
        </w:rPr>
        <w:t xml:space="preserve">the </w:t>
      </w:r>
      <w:r>
        <w:rPr>
          <w:rFonts w:eastAsia="等线" w:hint="eastAsia"/>
          <w:b/>
          <w:bCs/>
          <w:lang w:val="en-US" w:eastAsia="zh-CN"/>
        </w:rPr>
        <w:t>m</w:t>
      </w:r>
      <w:r w:rsidRPr="001C4E41">
        <w:rPr>
          <w:rFonts w:eastAsia="等线"/>
          <w:b/>
          <w:bCs/>
          <w:lang w:val="en-US" w:eastAsia="zh-CN"/>
        </w:rPr>
        <w:t>easured information</w:t>
      </w:r>
      <w:r w:rsidRPr="00400E5E">
        <w:rPr>
          <w:rFonts w:eastAsia="等线"/>
          <w:b/>
          <w:bCs/>
          <w:lang w:val="en-US" w:eastAsia="zh-CN"/>
        </w:rPr>
        <w:t>.</w:t>
      </w:r>
    </w:p>
    <w:p w14:paraId="7C032B30" w14:textId="77777777" w:rsidR="00A42CE5" w:rsidRPr="00400E5E" w:rsidRDefault="00A42CE5" w:rsidP="00A42CE5">
      <w:pPr>
        <w:jc w:val="both"/>
        <w:rPr>
          <w:rFonts w:eastAsia="等线"/>
          <w:b/>
          <w:bCs/>
          <w:lang w:val="en-US" w:eastAsia="zh-CN"/>
        </w:rPr>
      </w:pPr>
      <w:r w:rsidRPr="00400E5E">
        <w:rPr>
          <w:rFonts w:eastAsia="等线"/>
          <w:b/>
          <w:bCs/>
          <w:lang w:val="en-US" w:eastAsia="zh-CN"/>
        </w:rPr>
        <w:t xml:space="preserve">Proposal </w:t>
      </w:r>
      <w:r>
        <w:rPr>
          <w:rFonts w:eastAsia="等线" w:hint="eastAsia"/>
          <w:b/>
          <w:bCs/>
          <w:lang w:val="en-US" w:eastAsia="zh-CN"/>
        </w:rPr>
        <w:t>7</w:t>
      </w:r>
      <w:r w:rsidRPr="00400E5E">
        <w:rPr>
          <w:rFonts w:eastAsia="等线"/>
          <w:b/>
          <w:bCs/>
          <w:lang w:val="en-US" w:eastAsia="zh-CN"/>
        </w:rPr>
        <w:t xml:space="preserve">: RAN3 considers to introduce the information of Xn interface between </w:t>
      </w:r>
      <w:r>
        <w:rPr>
          <w:rFonts w:eastAsia="等线" w:hint="eastAsia"/>
          <w:b/>
          <w:bCs/>
          <w:lang w:val="en-US" w:eastAsia="zh-CN"/>
        </w:rPr>
        <w:t xml:space="preserve">the </w:t>
      </w:r>
      <w:r w:rsidRPr="008C55C4">
        <w:rPr>
          <w:rFonts w:eastAsia="等线"/>
          <w:b/>
          <w:bCs/>
          <w:lang w:val="en-US" w:eastAsia="zh-CN"/>
        </w:rPr>
        <w:t xml:space="preserve">initial </w:t>
      </w:r>
      <w:r w:rsidRPr="00400E5E">
        <w:rPr>
          <w:rFonts w:eastAsia="等线"/>
          <w:b/>
          <w:bCs/>
          <w:lang w:val="en-US" w:eastAsia="zh-CN"/>
        </w:rPr>
        <w:t>source node and target nodes</w:t>
      </w:r>
      <w:r>
        <w:rPr>
          <w:rFonts w:eastAsia="等线" w:hint="eastAsia"/>
          <w:b/>
          <w:bCs/>
          <w:lang w:val="en-US" w:eastAsia="zh-CN"/>
        </w:rPr>
        <w:t xml:space="preserve"> as the </w:t>
      </w:r>
      <w:r w:rsidRPr="00D55234">
        <w:rPr>
          <w:rFonts w:eastAsia="等线"/>
          <w:b/>
          <w:bCs/>
          <w:lang w:val="en-US" w:eastAsia="zh-CN"/>
        </w:rPr>
        <w:t>assistant information</w:t>
      </w:r>
      <w:r w:rsidRPr="00400E5E">
        <w:rPr>
          <w:rFonts w:eastAsia="等线"/>
          <w:b/>
          <w:bCs/>
          <w:lang w:val="en-US" w:eastAsia="zh-CN"/>
        </w:rPr>
        <w:t xml:space="preserve"> </w:t>
      </w:r>
      <w:r>
        <w:rPr>
          <w:rFonts w:eastAsia="等线" w:hint="eastAsia"/>
          <w:b/>
          <w:bCs/>
          <w:lang w:val="en-US" w:eastAsia="zh-CN"/>
        </w:rPr>
        <w:t>for m</w:t>
      </w:r>
      <w:r w:rsidRPr="008B084C">
        <w:rPr>
          <w:rFonts w:eastAsia="等线"/>
          <w:b/>
          <w:bCs/>
          <w:lang w:val="en-US" w:eastAsia="zh-CN"/>
        </w:rPr>
        <w:t>easured feedback</w:t>
      </w:r>
      <w:r>
        <w:rPr>
          <w:rFonts w:eastAsia="等线" w:hint="eastAsia"/>
          <w:b/>
          <w:bCs/>
          <w:lang w:val="en-US" w:eastAsia="zh-CN"/>
        </w:rPr>
        <w:t xml:space="preserve"> of </w:t>
      </w:r>
      <w:r w:rsidRPr="006245DF">
        <w:rPr>
          <w:rFonts w:eastAsia="等线"/>
          <w:b/>
          <w:bCs/>
          <w:lang w:val="en-US" w:eastAsia="zh-CN"/>
        </w:rPr>
        <w:t>Multi-hop UE trajectory</w:t>
      </w:r>
      <w:r w:rsidRPr="00400E5E">
        <w:rPr>
          <w:rFonts w:eastAsia="等线"/>
          <w:b/>
          <w:bCs/>
          <w:lang w:val="en-US" w:eastAsia="zh-CN"/>
        </w:rPr>
        <w:t xml:space="preserve">. </w:t>
      </w:r>
    </w:p>
    <w:p w14:paraId="4CFC4DF3" w14:textId="77777777" w:rsidR="00FF01BA" w:rsidRPr="00A42CE5" w:rsidRDefault="00FF01BA" w:rsidP="00FF01BA">
      <w:pPr>
        <w:jc w:val="both"/>
        <w:rPr>
          <w:rFonts w:eastAsia="等线"/>
          <w:u w:val="single"/>
          <w:lang w:val="en-US" w:eastAsia="zh-CN"/>
        </w:rPr>
      </w:pPr>
    </w:p>
    <w:p w14:paraId="53D1C42E" w14:textId="31600DC0" w:rsidR="00FF01BA" w:rsidRPr="00FF01BA" w:rsidRDefault="00FF01BA" w:rsidP="00FF01BA">
      <w:pPr>
        <w:jc w:val="both"/>
        <w:rPr>
          <w:rFonts w:eastAsia="宋体"/>
          <w:i/>
          <w:iCs/>
          <w:u w:val="single"/>
          <w:lang w:val="en-US" w:eastAsia="zh-CN"/>
        </w:rPr>
      </w:pPr>
      <w:r w:rsidRPr="00FF01BA">
        <w:rPr>
          <w:rFonts w:eastAsia="宋体"/>
          <w:i/>
          <w:iCs/>
          <w:u w:val="single"/>
          <w:lang w:val="en-US" w:eastAsia="zh-CN"/>
        </w:rPr>
        <w:t>Configuration of measured UE trajectory</w:t>
      </w:r>
      <w:r w:rsidRPr="00FF01BA">
        <w:rPr>
          <w:rFonts w:eastAsia="宋体" w:hint="eastAsia"/>
          <w:i/>
          <w:iCs/>
          <w:u w:val="single"/>
          <w:lang w:val="en-US" w:eastAsia="zh-CN"/>
        </w:rPr>
        <w:t xml:space="preserve"> </w:t>
      </w:r>
    </w:p>
    <w:p w14:paraId="39172B42" w14:textId="77777777" w:rsidR="00A42CE5" w:rsidRDefault="00A42CE5" w:rsidP="00A42CE5">
      <w:pPr>
        <w:jc w:val="both"/>
        <w:rPr>
          <w:rFonts w:eastAsia="等线"/>
          <w:b/>
          <w:bCs/>
          <w:lang w:val="en-US" w:eastAsia="zh-CN"/>
        </w:rPr>
      </w:pPr>
      <w:r w:rsidRPr="00400E5E">
        <w:rPr>
          <w:rFonts w:eastAsia="等线"/>
          <w:b/>
          <w:bCs/>
          <w:lang w:val="en-US" w:eastAsia="zh-CN"/>
        </w:rPr>
        <w:t xml:space="preserve">Observation </w:t>
      </w:r>
      <w:r>
        <w:rPr>
          <w:rFonts w:eastAsia="等线" w:hint="eastAsia"/>
          <w:b/>
          <w:bCs/>
          <w:lang w:val="en-US" w:eastAsia="zh-CN"/>
        </w:rPr>
        <w:t>6</w:t>
      </w:r>
      <w:r w:rsidRPr="00400E5E">
        <w:rPr>
          <w:rFonts w:eastAsia="等线"/>
          <w:b/>
          <w:bCs/>
          <w:lang w:val="en-US" w:eastAsia="zh-CN"/>
        </w:rPr>
        <w:t>:</w:t>
      </w:r>
      <w:r w:rsidRPr="00D35900">
        <w:rPr>
          <w:rFonts w:eastAsia="等线"/>
          <w:b/>
          <w:bCs/>
          <w:lang w:val="en-US" w:eastAsia="zh-CN"/>
        </w:rPr>
        <w:t xml:space="preserve"> </w:t>
      </w:r>
      <w:r>
        <w:rPr>
          <w:rFonts w:eastAsia="等线" w:hint="eastAsia"/>
          <w:b/>
          <w:bCs/>
          <w:lang w:val="en-US" w:eastAsia="zh-CN"/>
        </w:rPr>
        <w:t>F</w:t>
      </w:r>
      <w:r w:rsidRPr="00D35900">
        <w:rPr>
          <w:rFonts w:eastAsia="等线"/>
          <w:b/>
          <w:bCs/>
          <w:lang w:val="en-US" w:eastAsia="zh-CN"/>
        </w:rPr>
        <w:t>or multi-hop UE trajectory</w:t>
      </w:r>
      <w:r>
        <w:rPr>
          <w:rFonts w:eastAsia="等线" w:hint="eastAsia"/>
          <w:b/>
          <w:bCs/>
          <w:lang w:val="en-US" w:eastAsia="zh-CN"/>
        </w:rPr>
        <w:t>, t</w:t>
      </w:r>
      <w:r w:rsidRPr="00D35900">
        <w:rPr>
          <w:rFonts w:eastAsia="等线"/>
          <w:b/>
          <w:bCs/>
          <w:lang w:val="en-US" w:eastAsia="zh-CN"/>
        </w:rPr>
        <w:t xml:space="preserve">he actual collection duration </w:t>
      </w:r>
      <w:r>
        <w:rPr>
          <w:rFonts w:eastAsia="等线" w:hint="eastAsia"/>
          <w:b/>
          <w:bCs/>
          <w:lang w:val="en-US" w:eastAsia="zh-CN"/>
        </w:rPr>
        <w:t>and n</w:t>
      </w:r>
      <w:r w:rsidRPr="008D638C">
        <w:rPr>
          <w:rFonts w:eastAsia="等线"/>
          <w:b/>
          <w:bCs/>
          <w:lang w:val="en-US" w:eastAsia="zh-CN"/>
        </w:rPr>
        <w:t xml:space="preserve">umber of </w:t>
      </w:r>
      <w:r>
        <w:rPr>
          <w:rFonts w:eastAsia="等线" w:hint="eastAsia"/>
          <w:b/>
          <w:bCs/>
          <w:lang w:val="en-US" w:eastAsia="zh-CN"/>
        </w:rPr>
        <w:t>v</w:t>
      </w:r>
      <w:r w:rsidRPr="008D638C">
        <w:rPr>
          <w:rFonts w:eastAsia="等线"/>
          <w:b/>
          <w:bCs/>
          <w:lang w:val="en-US" w:eastAsia="zh-CN"/>
        </w:rPr>
        <w:t xml:space="preserve">isited Cells </w:t>
      </w:r>
      <w:r>
        <w:rPr>
          <w:rFonts w:eastAsia="等线" w:hint="eastAsia"/>
          <w:b/>
          <w:bCs/>
          <w:lang w:val="en-US" w:eastAsia="zh-CN"/>
        </w:rPr>
        <w:t>for</w:t>
      </w:r>
      <w:r w:rsidRPr="00D35900">
        <w:rPr>
          <w:rFonts w:eastAsia="等线"/>
          <w:b/>
          <w:bCs/>
          <w:lang w:val="en-US" w:eastAsia="zh-CN"/>
        </w:rPr>
        <w:t xml:space="preserve"> each target node </w:t>
      </w:r>
      <w:r>
        <w:rPr>
          <w:rFonts w:eastAsia="等线" w:hint="eastAsia"/>
          <w:b/>
          <w:bCs/>
          <w:lang w:val="en-US" w:eastAsia="zh-CN"/>
        </w:rPr>
        <w:t xml:space="preserve">are </w:t>
      </w:r>
      <w:r w:rsidRPr="00403F26">
        <w:rPr>
          <w:rFonts w:eastAsia="等线"/>
          <w:b/>
          <w:bCs/>
          <w:lang w:val="en-US" w:eastAsia="zh-CN"/>
        </w:rPr>
        <w:t>differ</w:t>
      </w:r>
      <w:r>
        <w:rPr>
          <w:rFonts w:eastAsia="等线" w:hint="eastAsia"/>
          <w:b/>
          <w:bCs/>
          <w:lang w:val="en-US" w:eastAsia="zh-CN"/>
        </w:rPr>
        <w:t>ent.</w:t>
      </w:r>
    </w:p>
    <w:p w14:paraId="69244ED1" w14:textId="77777777" w:rsidR="00A42CE5" w:rsidRDefault="00A42CE5" w:rsidP="00A42CE5">
      <w:pPr>
        <w:jc w:val="both"/>
        <w:rPr>
          <w:rFonts w:eastAsia="等线"/>
          <w:b/>
          <w:bCs/>
          <w:lang w:val="en-US" w:eastAsia="zh-CN"/>
        </w:rPr>
      </w:pPr>
      <w:r w:rsidRPr="00400E5E">
        <w:rPr>
          <w:rFonts w:eastAsia="等线"/>
          <w:b/>
          <w:bCs/>
          <w:lang w:val="en-US" w:eastAsia="zh-CN"/>
        </w:rPr>
        <w:t xml:space="preserve">Proposal </w:t>
      </w:r>
      <w:r>
        <w:rPr>
          <w:rFonts w:eastAsia="等线" w:hint="eastAsia"/>
          <w:b/>
          <w:bCs/>
          <w:lang w:val="en-US" w:eastAsia="zh-CN"/>
        </w:rPr>
        <w:t>8</w:t>
      </w:r>
      <w:r w:rsidRPr="00400E5E">
        <w:rPr>
          <w:rFonts w:eastAsia="等线"/>
          <w:b/>
          <w:bCs/>
          <w:lang w:val="en-US" w:eastAsia="zh-CN"/>
        </w:rPr>
        <w:t>:</w:t>
      </w:r>
      <w:r>
        <w:rPr>
          <w:rFonts w:eastAsia="等线" w:hint="eastAsia"/>
          <w:b/>
          <w:bCs/>
          <w:lang w:val="en-US" w:eastAsia="zh-CN"/>
        </w:rPr>
        <w:t xml:space="preserve"> </w:t>
      </w:r>
      <w:r w:rsidRPr="00D35900">
        <w:rPr>
          <w:rFonts w:eastAsia="等线"/>
          <w:b/>
          <w:bCs/>
          <w:lang w:val="en-US" w:eastAsia="zh-CN"/>
        </w:rPr>
        <w:t>For multi-hop UE trajectory</w:t>
      </w:r>
      <w:r>
        <w:rPr>
          <w:rFonts w:eastAsia="等线" w:hint="eastAsia"/>
          <w:b/>
          <w:bCs/>
          <w:lang w:val="en-US" w:eastAsia="zh-CN"/>
        </w:rPr>
        <w:t xml:space="preserve"> </w:t>
      </w:r>
      <w:r w:rsidRPr="00A9579B">
        <w:rPr>
          <w:rFonts w:eastAsia="等线"/>
          <w:b/>
          <w:bCs/>
          <w:lang w:val="en-US" w:eastAsia="zh-CN"/>
        </w:rPr>
        <w:t>measurement</w:t>
      </w:r>
      <w:r w:rsidRPr="00D35900">
        <w:rPr>
          <w:rFonts w:eastAsia="等线"/>
          <w:b/>
          <w:bCs/>
          <w:lang w:val="en-US" w:eastAsia="zh-CN"/>
        </w:rPr>
        <w:t>,</w:t>
      </w:r>
      <w:r>
        <w:rPr>
          <w:rFonts w:eastAsia="等线" w:hint="eastAsia"/>
          <w:b/>
          <w:bCs/>
          <w:lang w:val="en-US" w:eastAsia="zh-CN"/>
        </w:rPr>
        <w:t xml:space="preserve"> </w:t>
      </w:r>
      <w:r w:rsidRPr="007164DE">
        <w:rPr>
          <w:rFonts w:eastAsia="等线"/>
          <w:b/>
          <w:bCs/>
          <w:lang w:val="en-US" w:eastAsia="zh-CN"/>
        </w:rPr>
        <w:t xml:space="preserve">Data Collection Reporting Initiation procedure could be used </w:t>
      </w:r>
      <w:r>
        <w:rPr>
          <w:rFonts w:eastAsia="等线" w:hint="eastAsia"/>
          <w:b/>
          <w:bCs/>
          <w:lang w:val="en-US" w:eastAsia="zh-CN"/>
        </w:rPr>
        <w:t xml:space="preserve">for </w:t>
      </w:r>
      <w:r w:rsidRPr="00A9579B">
        <w:rPr>
          <w:rFonts w:eastAsia="等线"/>
          <w:b/>
          <w:bCs/>
          <w:lang w:val="en-US" w:eastAsia="zh-CN"/>
        </w:rPr>
        <w:t>hop-by-hop</w:t>
      </w:r>
      <w:r>
        <w:rPr>
          <w:rFonts w:eastAsia="等线" w:hint="eastAsia"/>
          <w:b/>
          <w:bCs/>
          <w:lang w:val="en-US" w:eastAsia="zh-CN"/>
        </w:rPr>
        <w:t xml:space="preserve"> </w:t>
      </w:r>
      <w:r w:rsidRPr="00A9579B">
        <w:rPr>
          <w:rFonts w:eastAsia="等线"/>
          <w:b/>
          <w:bCs/>
          <w:lang w:val="en-US" w:eastAsia="zh-CN"/>
        </w:rPr>
        <w:t>transmission</w:t>
      </w:r>
      <w:r w:rsidRPr="00A9579B">
        <w:rPr>
          <w:rFonts w:eastAsia="等线" w:hint="eastAsia"/>
          <w:b/>
          <w:bCs/>
          <w:lang w:val="en-US" w:eastAsia="zh-CN"/>
        </w:rPr>
        <w:t xml:space="preserve"> </w:t>
      </w:r>
      <w:r>
        <w:rPr>
          <w:rFonts w:eastAsia="等线" w:hint="eastAsia"/>
          <w:b/>
          <w:bCs/>
          <w:lang w:val="en-US" w:eastAsia="zh-CN"/>
        </w:rPr>
        <w:t xml:space="preserve">of </w:t>
      </w:r>
      <w:r w:rsidRPr="007164DE">
        <w:rPr>
          <w:rFonts w:eastAsia="等线"/>
          <w:b/>
          <w:bCs/>
          <w:lang w:val="en-US" w:eastAsia="zh-CN"/>
        </w:rPr>
        <w:t>the non-UE-associated configuration</w:t>
      </w:r>
      <w:r>
        <w:rPr>
          <w:rFonts w:eastAsia="等线" w:hint="eastAsia"/>
          <w:b/>
          <w:bCs/>
          <w:lang w:val="en-US" w:eastAsia="zh-CN"/>
        </w:rPr>
        <w:t xml:space="preserve"> </w:t>
      </w:r>
      <w:r w:rsidRPr="00A9579B">
        <w:rPr>
          <w:rFonts w:eastAsia="等线"/>
          <w:b/>
          <w:bCs/>
          <w:lang w:eastAsia="zh-CN"/>
        </w:rPr>
        <w:t>related to</w:t>
      </w:r>
      <w:r w:rsidRPr="00A9579B">
        <w:rPr>
          <w:rFonts w:eastAsia="等线"/>
          <w:b/>
          <w:bCs/>
          <w:lang w:val="en-US" w:eastAsia="zh-CN"/>
        </w:rPr>
        <w:t xml:space="preserve"> the measured UE trajectory reporting in each subsequent hop</w:t>
      </w:r>
      <w:r w:rsidRPr="007164DE">
        <w:rPr>
          <w:rFonts w:eastAsia="等线"/>
          <w:b/>
          <w:bCs/>
          <w:lang w:val="en-US" w:eastAsia="zh-CN"/>
        </w:rPr>
        <w:t>, e.g.,</w:t>
      </w:r>
    </w:p>
    <w:p w14:paraId="30F09399" w14:textId="77777777" w:rsidR="00A42CE5" w:rsidRPr="007164DE" w:rsidRDefault="00A42CE5" w:rsidP="00A42CE5">
      <w:pPr>
        <w:numPr>
          <w:ilvl w:val="0"/>
          <w:numId w:val="6"/>
        </w:numPr>
        <w:tabs>
          <w:tab w:val="left" w:pos="420"/>
        </w:tabs>
        <w:jc w:val="both"/>
        <w:rPr>
          <w:rFonts w:eastAsia="等线"/>
          <w:b/>
          <w:bCs/>
          <w:lang w:val="en-US" w:eastAsia="zh-CN"/>
        </w:rPr>
      </w:pPr>
      <w:r w:rsidRPr="007164DE">
        <w:rPr>
          <w:rFonts w:eastAsia="等线"/>
          <w:b/>
          <w:bCs/>
          <w:lang w:val="en-US" w:eastAsia="zh-CN"/>
        </w:rPr>
        <w:t>UE Trajectory Collection Configuration: The parameters Collection Time Duration for UE Trajectory and Number of Visited Cells are configured by the initial source node</w:t>
      </w:r>
    </w:p>
    <w:p w14:paraId="185B2F19" w14:textId="77777777" w:rsidR="00A42CE5" w:rsidRPr="007164DE" w:rsidRDefault="00A42CE5" w:rsidP="00A42CE5">
      <w:pPr>
        <w:numPr>
          <w:ilvl w:val="0"/>
          <w:numId w:val="6"/>
        </w:numPr>
        <w:tabs>
          <w:tab w:val="left" w:pos="420"/>
        </w:tabs>
        <w:jc w:val="both"/>
        <w:rPr>
          <w:rFonts w:eastAsia="等线"/>
          <w:b/>
          <w:bCs/>
          <w:lang w:val="en-US" w:eastAsia="zh-CN"/>
        </w:rPr>
      </w:pPr>
      <w:r w:rsidRPr="007164DE">
        <w:rPr>
          <w:rFonts w:eastAsia="等线"/>
          <w:b/>
          <w:bCs/>
          <w:lang w:val="en-US" w:eastAsia="zh-CN"/>
        </w:rPr>
        <w:t>Report Characteristics for Data Collection</w:t>
      </w:r>
      <w:r w:rsidRPr="007164DE">
        <w:rPr>
          <w:rFonts w:eastAsia="等线" w:hint="eastAsia"/>
          <w:b/>
          <w:bCs/>
          <w:lang w:val="en-US" w:eastAsia="zh-CN"/>
        </w:rPr>
        <w:t xml:space="preserve">: It </w:t>
      </w:r>
      <w:r w:rsidRPr="007164DE">
        <w:rPr>
          <w:rFonts w:eastAsia="等线"/>
          <w:b/>
          <w:bCs/>
          <w:lang w:eastAsia="zh-CN"/>
        </w:rPr>
        <w:t xml:space="preserve">indicates the object the </w:t>
      </w:r>
      <w:r w:rsidRPr="007164DE">
        <w:rPr>
          <w:rFonts w:eastAsia="等线" w:hint="eastAsia"/>
          <w:b/>
          <w:bCs/>
          <w:lang w:eastAsia="zh-CN"/>
        </w:rPr>
        <w:t>target node</w:t>
      </w:r>
      <w:r w:rsidRPr="007164DE">
        <w:rPr>
          <w:rFonts w:eastAsia="等线"/>
          <w:b/>
          <w:bCs/>
          <w:lang w:eastAsia="zh-CN"/>
        </w:rPr>
        <w:t xml:space="preserve"> is requested to report</w:t>
      </w:r>
    </w:p>
    <w:p w14:paraId="7D2A95BD" w14:textId="77777777" w:rsidR="00A42CE5" w:rsidRPr="007164DE" w:rsidRDefault="00A42CE5" w:rsidP="00A42CE5">
      <w:pPr>
        <w:numPr>
          <w:ilvl w:val="0"/>
          <w:numId w:val="6"/>
        </w:numPr>
        <w:tabs>
          <w:tab w:val="left" w:pos="420"/>
        </w:tabs>
        <w:jc w:val="both"/>
        <w:rPr>
          <w:rFonts w:eastAsia="等线"/>
          <w:lang w:val="en-US" w:eastAsia="zh-CN"/>
        </w:rPr>
      </w:pPr>
      <w:r>
        <w:rPr>
          <w:rFonts w:eastAsia="等线" w:hint="eastAsia"/>
          <w:b/>
          <w:bCs/>
          <w:lang w:val="en-US" w:eastAsia="zh-CN"/>
        </w:rPr>
        <w:t>I</w:t>
      </w:r>
      <w:r w:rsidRPr="004B1293">
        <w:rPr>
          <w:rFonts w:eastAsia="等线"/>
          <w:b/>
          <w:bCs/>
          <w:lang w:val="en-US" w:eastAsia="zh-CN"/>
        </w:rPr>
        <w:t>nitial source gNB</w:t>
      </w:r>
      <w:r w:rsidRPr="004B1293">
        <w:rPr>
          <w:rFonts w:eastAsia="等线" w:hint="eastAsia"/>
          <w:b/>
          <w:bCs/>
          <w:lang w:val="en-US" w:eastAsia="zh-CN"/>
        </w:rPr>
        <w:t xml:space="preserve"> ID</w:t>
      </w:r>
      <w:r w:rsidRPr="00A9579B">
        <w:rPr>
          <w:rFonts w:eastAsia="等线" w:hint="eastAsia"/>
          <w:b/>
          <w:bCs/>
          <w:lang w:val="en-US" w:eastAsia="zh-CN"/>
        </w:rPr>
        <w:t>: This refers to the node that generates the m</w:t>
      </w:r>
      <w:r w:rsidRPr="00A9579B">
        <w:rPr>
          <w:rFonts w:eastAsia="等线"/>
          <w:b/>
          <w:bCs/>
          <w:lang w:val="en-US" w:eastAsia="zh-CN"/>
        </w:rPr>
        <w:t>ulti-hop UE trajectory</w:t>
      </w:r>
      <w:r w:rsidRPr="00A9579B">
        <w:rPr>
          <w:rFonts w:eastAsia="等线" w:hint="eastAsia"/>
          <w:b/>
          <w:bCs/>
          <w:lang w:val="en-US" w:eastAsia="zh-CN"/>
        </w:rPr>
        <w:t xml:space="preserve"> prediction and requests the </w:t>
      </w:r>
      <w:r w:rsidRPr="00A9579B">
        <w:rPr>
          <w:rFonts w:eastAsia="等线" w:hint="eastAsia"/>
          <w:b/>
          <w:bCs/>
          <w:lang w:eastAsia="zh-CN"/>
        </w:rPr>
        <w:t>m</w:t>
      </w:r>
      <w:r w:rsidRPr="00A9579B">
        <w:rPr>
          <w:rFonts w:eastAsia="等线"/>
          <w:b/>
          <w:bCs/>
          <w:lang w:eastAsia="zh-CN"/>
        </w:rPr>
        <w:t>easured UE trajectory</w:t>
      </w:r>
      <w:r w:rsidRPr="00A9579B">
        <w:rPr>
          <w:rFonts w:eastAsia="等线" w:hint="eastAsia"/>
          <w:b/>
          <w:bCs/>
          <w:lang w:eastAsia="zh-CN"/>
        </w:rPr>
        <w:t xml:space="preserve"> as feedback </w:t>
      </w:r>
    </w:p>
    <w:p w14:paraId="65BF74AF" w14:textId="77777777" w:rsidR="00A42CE5" w:rsidRDefault="00A42CE5" w:rsidP="00A42CE5">
      <w:pPr>
        <w:jc w:val="both"/>
        <w:rPr>
          <w:rFonts w:eastAsia="等线"/>
          <w:b/>
          <w:bCs/>
          <w:lang w:val="en-US" w:eastAsia="zh-CN"/>
        </w:rPr>
      </w:pPr>
      <w:r w:rsidRPr="00400E5E">
        <w:rPr>
          <w:rFonts w:eastAsia="等线"/>
          <w:b/>
          <w:bCs/>
          <w:lang w:val="en-US" w:eastAsia="zh-CN"/>
        </w:rPr>
        <w:t xml:space="preserve">Proposal </w:t>
      </w:r>
      <w:r>
        <w:rPr>
          <w:rFonts w:eastAsia="等线" w:hint="eastAsia"/>
          <w:b/>
          <w:bCs/>
          <w:lang w:val="en-US" w:eastAsia="zh-CN"/>
        </w:rPr>
        <w:t>9</w:t>
      </w:r>
      <w:r w:rsidRPr="00400E5E">
        <w:rPr>
          <w:rFonts w:eastAsia="等线"/>
          <w:b/>
          <w:bCs/>
          <w:lang w:val="en-US" w:eastAsia="zh-CN"/>
        </w:rPr>
        <w:t>:</w:t>
      </w:r>
      <w:r>
        <w:rPr>
          <w:rFonts w:eastAsia="等线" w:hint="eastAsia"/>
          <w:b/>
          <w:bCs/>
          <w:lang w:val="en-US" w:eastAsia="zh-CN"/>
        </w:rPr>
        <w:t xml:space="preserve"> </w:t>
      </w:r>
      <w:r w:rsidRPr="00D35900">
        <w:rPr>
          <w:rFonts w:eastAsia="等线"/>
          <w:b/>
          <w:bCs/>
          <w:lang w:val="en-US" w:eastAsia="zh-CN"/>
        </w:rPr>
        <w:t>For multi-hop UE trajectory</w:t>
      </w:r>
      <w:r>
        <w:rPr>
          <w:rFonts w:eastAsia="等线" w:hint="eastAsia"/>
          <w:b/>
          <w:bCs/>
          <w:lang w:val="en-US" w:eastAsia="zh-CN"/>
        </w:rPr>
        <w:t xml:space="preserve"> </w:t>
      </w:r>
      <w:r w:rsidRPr="00A9579B">
        <w:rPr>
          <w:rFonts w:eastAsia="等线"/>
          <w:b/>
          <w:bCs/>
          <w:lang w:val="en-US" w:eastAsia="zh-CN"/>
        </w:rPr>
        <w:t>measurement</w:t>
      </w:r>
      <w:r w:rsidRPr="00D35900">
        <w:rPr>
          <w:rFonts w:eastAsia="等线"/>
          <w:b/>
          <w:bCs/>
          <w:lang w:val="en-US" w:eastAsia="zh-CN"/>
        </w:rPr>
        <w:t>,</w:t>
      </w:r>
      <w:r>
        <w:rPr>
          <w:rFonts w:eastAsia="等线" w:hint="eastAsia"/>
          <w:b/>
          <w:bCs/>
          <w:lang w:val="en-US" w:eastAsia="zh-CN"/>
        </w:rPr>
        <w:t xml:space="preserve"> </w:t>
      </w:r>
      <w:r w:rsidRPr="00A9579B">
        <w:rPr>
          <w:rFonts w:eastAsia="等线"/>
          <w:b/>
          <w:bCs/>
          <w:lang w:val="en-US" w:eastAsia="zh-CN"/>
        </w:rPr>
        <w:t>the HANDOVER REQUEST message</w:t>
      </w:r>
      <w:r>
        <w:rPr>
          <w:rFonts w:eastAsia="等线" w:hint="eastAsia"/>
          <w:b/>
          <w:bCs/>
          <w:lang w:val="en-US" w:eastAsia="zh-CN"/>
        </w:rPr>
        <w:t xml:space="preserve"> is used for </w:t>
      </w:r>
      <w:r w:rsidRPr="00A9579B">
        <w:rPr>
          <w:rFonts w:eastAsia="等线"/>
          <w:b/>
          <w:bCs/>
          <w:lang w:val="en-US" w:eastAsia="zh-CN"/>
        </w:rPr>
        <w:t>hop-by-hop</w:t>
      </w:r>
      <w:r>
        <w:rPr>
          <w:rFonts w:eastAsia="等线" w:hint="eastAsia"/>
          <w:b/>
          <w:bCs/>
          <w:lang w:val="en-US" w:eastAsia="zh-CN"/>
        </w:rPr>
        <w:t xml:space="preserve"> </w:t>
      </w:r>
      <w:r w:rsidRPr="00A9579B">
        <w:rPr>
          <w:rFonts w:eastAsia="等线"/>
          <w:b/>
          <w:bCs/>
          <w:lang w:val="en-US" w:eastAsia="zh-CN"/>
        </w:rPr>
        <w:t>transmission</w:t>
      </w:r>
      <w:r w:rsidRPr="00A9579B">
        <w:rPr>
          <w:rFonts w:eastAsia="等线" w:hint="eastAsia"/>
          <w:b/>
          <w:bCs/>
          <w:lang w:val="en-US" w:eastAsia="zh-CN"/>
        </w:rPr>
        <w:t xml:space="preserve"> </w:t>
      </w:r>
      <w:r>
        <w:rPr>
          <w:rFonts w:eastAsia="等线" w:hint="eastAsia"/>
          <w:b/>
          <w:bCs/>
          <w:lang w:val="en-US" w:eastAsia="zh-CN"/>
        </w:rPr>
        <w:t xml:space="preserve">of the </w:t>
      </w:r>
      <w:r w:rsidRPr="007164DE">
        <w:rPr>
          <w:rFonts w:eastAsia="等线"/>
          <w:b/>
          <w:bCs/>
          <w:lang w:val="en-US" w:eastAsia="zh-CN"/>
        </w:rPr>
        <w:t>UE-associated configurations</w:t>
      </w:r>
      <w:r>
        <w:rPr>
          <w:rFonts w:eastAsia="等线" w:hint="eastAsia"/>
          <w:b/>
          <w:bCs/>
          <w:lang w:val="en-US" w:eastAsia="zh-CN"/>
        </w:rPr>
        <w:t xml:space="preserve"> </w:t>
      </w:r>
      <w:r w:rsidRPr="00A9579B">
        <w:rPr>
          <w:rFonts w:eastAsia="等线"/>
          <w:b/>
          <w:bCs/>
          <w:lang w:eastAsia="zh-CN"/>
        </w:rPr>
        <w:t>related to</w:t>
      </w:r>
      <w:r w:rsidRPr="00A9579B">
        <w:rPr>
          <w:rFonts w:eastAsia="等线"/>
          <w:b/>
          <w:bCs/>
          <w:lang w:val="en-US" w:eastAsia="zh-CN"/>
        </w:rPr>
        <w:t xml:space="preserve"> the measured UE trajectory reporting in each subsequent hop</w:t>
      </w:r>
      <w:r>
        <w:rPr>
          <w:rFonts w:eastAsia="等线" w:hint="eastAsia"/>
          <w:b/>
          <w:bCs/>
          <w:lang w:val="en-US" w:eastAsia="zh-CN"/>
        </w:rPr>
        <w:t>, e.g.,</w:t>
      </w:r>
    </w:p>
    <w:p w14:paraId="7CEC55AE" w14:textId="77777777" w:rsidR="00A42CE5" w:rsidRPr="007164DE" w:rsidRDefault="00A42CE5" w:rsidP="00A42CE5">
      <w:pPr>
        <w:numPr>
          <w:ilvl w:val="0"/>
          <w:numId w:val="6"/>
        </w:numPr>
        <w:tabs>
          <w:tab w:val="left" w:pos="420"/>
        </w:tabs>
        <w:jc w:val="both"/>
        <w:rPr>
          <w:rFonts w:eastAsia="等线"/>
          <w:lang w:val="en-US" w:eastAsia="zh-CN"/>
        </w:rPr>
      </w:pPr>
      <w:r>
        <w:rPr>
          <w:rFonts w:eastAsia="等线" w:hint="eastAsia"/>
          <w:b/>
          <w:bCs/>
          <w:lang w:val="en-US" w:eastAsia="zh-CN"/>
        </w:rPr>
        <w:lastRenderedPageBreak/>
        <w:t xml:space="preserve">Remaining </w:t>
      </w:r>
      <w:r w:rsidRPr="00D7488E">
        <w:rPr>
          <w:rFonts w:eastAsia="等线"/>
          <w:b/>
          <w:bCs/>
          <w:lang w:val="en-US" w:eastAsia="zh-CN"/>
        </w:rPr>
        <w:t>Collection Time Duration</w:t>
      </w:r>
      <w:r>
        <w:rPr>
          <w:rFonts w:eastAsia="等线" w:hint="eastAsia"/>
          <w:b/>
          <w:bCs/>
          <w:lang w:val="en-US" w:eastAsia="zh-CN"/>
        </w:rPr>
        <w:t xml:space="preserve"> for </w:t>
      </w:r>
      <w:r w:rsidRPr="00D7488E">
        <w:rPr>
          <w:rFonts w:eastAsia="等线"/>
          <w:b/>
          <w:bCs/>
          <w:lang w:val="en-US" w:eastAsia="zh-CN"/>
        </w:rPr>
        <w:t>UE Trajectory</w:t>
      </w:r>
      <w:r>
        <w:rPr>
          <w:rFonts w:eastAsia="等线" w:hint="eastAsia"/>
          <w:b/>
          <w:bCs/>
          <w:lang w:val="en-US" w:eastAsia="zh-CN"/>
        </w:rPr>
        <w:t xml:space="preserve">: </w:t>
      </w:r>
      <w:r w:rsidRPr="00A9579B">
        <w:rPr>
          <w:rFonts w:eastAsia="等线"/>
          <w:b/>
          <w:bCs/>
          <w:lang w:val="en-US" w:eastAsia="zh-CN"/>
        </w:rPr>
        <w:t>This refers to the actual collection duration of each target node</w:t>
      </w:r>
    </w:p>
    <w:p w14:paraId="119FFAEF" w14:textId="77777777" w:rsidR="00A42CE5" w:rsidRDefault="00A42CE5" w:rsidP="00A42CE5">
      <w:pPr>
        <w:numPr>
          <w:ilvl w:val="0"/>
          <w:numId w:val="6"/>
        </w:numPr>
        <w:tabs>
          <w:tab w:val="left" w:pos="420"/>
        </w:tabs>
        <w:jc w:val="both"/>
        <w:rPr>
          <w:rFonts w:eastAsia="等线"/>
          <w:lang w:val="en-US" w:eastAsia="zh-CN"/>
        </w:rPr>
      </w:pPr>
      <w:r>
        <w:rPr>
          <w:rFonts w:eastAsia="等线" w:hint="eastAsia"/>
          <w:b/>
          <w:bCs/>
          <w:lang w:val="en-US" w:eastAsia="zh-CN"/>
        </w:rPr>
        <w:t xml:space="preserve">Remaining </w:t>
      </w:r>
      <w:r w:rsidRPr="007164DE">
        <w:rPr>
          <w:rFonts w:eastAsia="等线"/>
          <w:b/>
          <w:bCs/>
          <w:lang w:eastAsia="zh-CN"/>
        </w:rPr>
        <w:t>Number of Visited Cells</w:t>
      </w:r>
      <w:r w:rsidRPr="007164DE">
        <w:rPr>
          <w:rFonts w:eastAsia="等线" w:hint="eastAsia"/>
          <w:lang w:eastAsia="zh-CN"/>
        </w:rPr>
        <w:t>:</w:t>
      </w:r>
      <w:r>
        <w:rPr>
          <w:rFonts w:eastAsia="等线" w:hint="eastAsia"/>
          <w:lang w:eastAsia="zh-CN"/>
        </w:rPr>
        <w:t xml:space="preserve"> </w:t>
      </w:r>
      <w:r w:rsidRPr="007164DE">
        <w:rPr>
          <w:rFonts w:eastAsia="等线"/>
          <w:b/>
          <w:bCs/>
          <w:lang w:eastAsia="zh-CN"/>
        </w:rPr>
        <w:t>This refers to</w:t>
      </w:r>
      <w:r w:rsidRPr="007164DE">
        <w:rPr>
          <w:rFonts w:eastAsia="等线" w:hint="eastAsia"/>
          <w:b/>
          <w:bCs/>
          <w:lang w:val="en-US" w:eastAsia="zh-CN"/>
        </w:rPr>
        <w:t xml:space="preserve"> the </w:t>
      </w:r>
      <w:r w:rsidRPr="007164DE">
        <w:rPr>
          <w:rFonts w:eastAsia="等线"/>
          <w:b/>
          <w:bCs/>
          <w:lang w:eastAsia="zh-CN"/>
        </w:rPr>
        <w:t>actual</w:t>
      </w:r>
      <w:r w:rsidRPr="007164DE">
        <w:rPr>
          <w:rFonts w:eastAsia="等线" w:hint="eastAsia"/>
          <w:b/>
          <w:bCs/>
          <w:lang w:eastAsia="zh-CN"/>
        </w:rPr>
        <w:t xml:space="preserve"> </w:t>
      </w:r>
      <w:r w:rsidRPr="007164DE">
        <w:rPr>
          <w:rFonts w:eastAsia="等线"/>
          <w:b/>
          <w:bCs/>
          <w:lang w:eastAsia="zh-CN"/>
        </w:rPr>
        <w:t>number of visited Cells</w:t>
      </w:r>
      <w:r w:rsidRPr="007164DE">
        <w:rPr>
          <w:rFonts w:eastAsia="等线" w:hint="eastAsia"/>
          <w:b/>
          <w:bCs/>
          <w:lang w:eastAsia="zh-CN"/>
        </w:rPr>
        <w:t xml:space="preserve"> </w:t>
      </w:r>
      <w:r w:rsidRPr="007164DE">
        <w:rPr>
          <w:rFonts w:eastAsia="等线"/>
          <w:b/>
          <w:bCs/>
          <w:lang w:eastAsia="zh-CN"/>
        </w:rPr>
        <w:t>of each target node</w:t>
      </w:r>
    </w:p>
    <w:p w14:paraId="52955051" w14:textId="76DD7948" w:rsidR="00A42CE5" w:rsidRPr="00A42CE5" w:rsidRDefault="00A42CE5" w:rsidP="00A42CE5">
      <w:pPr>
        <w:numPr>
          <w:ilvl w:val="0"/>
          <w:numId w:val="6"/>
        </w:numPr>
        <w:tabs>
          <w:tab w:val="left" w:pos="420"/>
        </w:tabs>
        <w:jc w:val="both"/>
        <w:rPr>
          <w:rFonts w:eastAsia="等线"/>
          <w:b/>
          <w:bCs/>
          <w:lang w:val="en-US" w:eastAsia="zh-CN"/>
        </w:rPr>
      </w:pPr>
      <w:r w:rsidRPr="00D7488E">
        <w:rPr>
          <w:rFonts w:eastAsia="等线"/>
          <w:b/>
          <w:bCs/>
          <w:lang w:val="en-US" w:eastAsia="zh-CN"/>
        </w:rPr>
        <w:t>The Data Collection IDs</w:t>
      </w:r>
      <w:r w:rsidRPr="00D7488E">
        <w:rPr>
          <w:rFonts w:eastAsia="等线" w:hint="eastAsia"/>
          <w:b/>
          <w:bCs/>
          <w:lang w:val="en-US" w:eastAsia="zh-CN"/>
        </w:rPr>
        <w:t xml:space="preserve"> and UE ID</w:t>
      </w:r>
    </w:p>
    <w:p w14:paraId="76418107" w14:textId="750E61CC" w:rsidR="00693241"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7BC2A543" w14:textId="0D42E25A" w:rsidR="00D86549" w:rsidRDefault="002B1159" w:rsidP="00292D09">
      <w:pPr>
        <w:numPr>
          <w:ilvl w:val="0"/>
          <w:numId w:val="8"/>
        </w:numPr>
        <w:spacing w:before="100" w:beforeAutospacing="1" w:after="100" w:afterAutospacing="1"/>
        <w:jc w:val="both"/>
        <w:rPr>
          <w:rFonts w:eastAsia="等线"/>
          <w:sz w:val="22"/>
          <w:szCs w:val="22"/>
          <w:lang w:val="en-US" w:eastAsia="zh-CN"/>
        </w:rPr>
      </w:pPr>
      <w:r w:rsidRPr="002B1159">
        <w:rPr>
          <w:rFonts w:eastAsia="等线"/>
          <w:sz w:val="22"/>
          <w:szCs w:val="22"/>
          <w:lang w:val="en-US" w:eastAsia="zh-CN"/>
        </w:rPr>
        <w:t>RAN3_130_agenda_20251121_EOM</w:t>
      </w:r>
      <w:r w:rsidR="00A15D4C">
        <w:rPr>
          <w:rFonts w:eastAsia="等线" w:hint="eastAsia"/>
          <w:sz w:val="22"/>
          <w:szCs w:val="22"/>
          <w:lang w:val="en-US" w:eastAsia="zh-CN"/>
        </w:rPr>
        <w:t xml:space="preserve">, </w:t>
      </w:r>
      <w:r>
        <w:rPr>
          <w:rFonts w:eastAsia="等线" w:hint="eastAsia"/>
          <w:sz w:val="22"/>
          <w:szCs w:val="22"/>
          <w:lang w:val="en-US" w:eastAsia="zh-CN"/>
        </w:rPr>
        <w:t>Nov</w:t>
      </w:r>
      <w:r w:rsidR="00A15D4C">
        <w:rPr>
          <w:rFonts w:eastAsia="等线" w:hint="eastAsia"/>
          <w:sz w:val="22"/>
          <w:szCs w:val="22"/>
          <w:lang w:val="en-US" w:eastAsia="zh-CN"/>
        </w:rPr>
        <w:t xml:space="preserve"> 2025</w:t>
      </w:r>
      <w:r w:rsidR="00E65B84">
        <w:rPr>
          <w:rFonts w:eastAsia="等线" w:hint="eastAsia"/>
          <w:sz w:val="22"/>
          <w:szCs w:val="22"/>
          <w:lang w:val="en-US" w:eastAsia="zh-CN"/>
        </w:rPr>
        <w:t>.</w:t>
      </w:r>
    </w:p>
    <w:sectPr w:rsidR="00D86549">
      <w:headerReference w:type="default" r:id="rId11"/>
      <w:footerReference w:type="default" r:id="rId1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948FD" w14:textId="77777777" w:rsidR="00F3392C" w:rsidRDefault="00F3392C">
      <w:pPr>
        <w:spacing w:after="0"/>
      </w:pPr>
      <w:r>
        <w:separator/>
      </w:r>
    </w:p>
  </w:endnote>
  <w:endnote w:type="continuationSeparator" w:id="0">
    <w:p w14:paraId="1E8770AE" w14:textId="77777777" w:rsidR="00F3392C" w:rsidRDefault="00F339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6149487"/>
      <w:docPartObj>
        <w:docPartGallery w:val="Page Numbers (Bottom of Page)"/>
        <w:docPartUnique/>
      </w:docPartObj>
    </w:sdtPr>
    <w:sdtContent>
      <w:p w14:paraId="504E88C0" w14:textId="0563D38F" w:rsidR="003E5891" w:rsidRDefault="003E5891">
        <w:pPr>
          <w:pStyle w:val="ae"/>
        </w:pPr>
        <w:r>
          <w:fldChar w:fldCharType="begin"/>
        </w:r>
        <w:r>
          <w:instrText>PAGE   \* MERGEFORMAT</w:instrText>
        </w:r>
        <w:r>
          <w:fldChar w:fldCharType="separate"/>
        </w:r>
        <w:r>
          <w:rPr>
            <w:lang w:val="zh-CN" w:eastAsia="zh-CN"/>
          </w:rPr>
          <w:t>2</w:t>
        </w:r>
        <w:r>
          <w:fldChar w:fldCharType="end"/>
        </w:r>
      </w:p>
    </w:sdtContent>
  </w:sdt>
  <w:p w14:paraId="4481EAB3" w14:textId="77777777" w:rsidR="003E5891" w:rsidRDefault="003E589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C92EE" w14:textId="77777777" w:rsidR="00F3392C" w:rsidRDefault="00F3392C">
      <w:pPr>
        <w:spacing w:after="0"/>
      </w:pPr>
      <w:r>
        <w:separator/>
      </w:r>
    </w:p>
  </w:footnote>
  <w:footnote w:type="continuationSeparator" w:id="0">
    <w:p w14:paraId="0E1CC606" w14:textId="77777777" w:rsidR="00F3392C" w:rsidRDefault="00F339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9342F" w14:textId="77777777" w:rsidR="00693241"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DFEE4"/>
    <w:multiLevelType w:val="singleLevel"/>
    <w:tmpl w:val="CEDDFEE4"/>
    <w:lvl w:ilvl="0">
      <w:start w:val="1"/>
      <w:numFmt w:val="decimal"/>
      <w:suff w:val="space"/>
      <w:lvlText w:val="[%1]"/>
      <w:lvlJc w:val="left"/>
    </w:lvl>
  </w:abstractNum>
  <w:abstractNum w:abstractNumId="1" w15:restartNumberingAfterBreak="0">
    <w:nsid w:val="022E4DCA"/>
    <w:multiLevelType w:val="multilevel"/>
    <w:tmpl w:val="022E4D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7E238E"/>
    <w:multiLevelType w:val="hybridMultilevel"/>
    <w:tmpl w:val="51B62296"/>
    <w:lvl w:ilvl="0" w:tplc="A12696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9F2943"/>
    <w:multiLevelType w:val="multilevel"/>
    <w:tmpl w:val="0A9F2943"/>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AAC397B"/>
    <w:multiLevelType w:val="hybridMultilevel"/>
    <w:tmpl w:val="E54C34FE"/>
    <w:lvl w:ilvl="0" w:tplc="A126966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81F4383"/>
    <w:multiLevelType w:val="hybridMultilevel"/>
    <w:tmpl w:val="C90EDAAE"/>
    <w:lvl w:ilvl="0" w:tplc="C4A470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0A12C5E"/>
    <w:multiLevelType w:val="hybridMultilevel"/>
    <w:tmpl w:val="A81A5734"/>
    <w:lvl w:ilvl="0" w:tplc="4D1A4D8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4C453FE0"/>
    <w:multiLevelType w:val="hybridMultilevel"/>
    <w:tmpl w:val="8DAEC6B0"/>
    <w:lvl w:ilvl="0" w:tplc="A12696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E443B24"/>
    <w:multiLevelType w:val="multilevel"/>
    <w:tmpl w:val="4E443B24"/>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3" w15:restartNumberingAfterBreak="0">
    <w:nsid w:val="59513AFD"/>
    <w:multiLevelType w:val="hybridMultilevel"/>
    <w:tmpl w:val="5CE65BE4"/>
    <w:lvl w:ilvl="0" w:tplc="4288DA79">
      <w:start w:val="1"/>
      <w:numFmt w:val="bullet"/>
      <w:lvlText w:val="－"/>
      <w:lvlJc w:val="left"/>
      <w:pPr>
        <w:ind w:left="440" w:hanging="440"/>
      </w:pPr>
      <w:rPr>
        <w:rFonts w:ascii="微软雅黑" w:eastAsia="微软雅黑" w:hAnsi="微软雅黑" w:cs="微软雅黑"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2941509"/>
    <w:multiLevelType w:val="hybridMultilevel"/>
    <w:tmpl w:val="7842FC90"/>
    <w:lvl w:ilvl="0" w:tplc="A126966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EBF744E"/>
    <w:multiLevelType w:val="multilevel"/>
    <w:tmpl w:val="51FA6704"/>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Times New Roman" w:eastAsia="等线" w:hAnsi="Times New Roman" w:cs="Times New Roman"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7"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16cid:durableId="1237083497">
    <w:abstractNumId w:val="7"/>
  </w:num>
  <w:num w:numId="2" w16cid:durableId="180047196">
    <w:abstractNumId w:val="10"/>
  </w:num>
  <w:num w:numId="3" w16cid:durableId="33621450">
    <w:abstractNumId w:val="4"/>
  </w:num>
  <w:num w:numId="4" w16cid:durableId="342168477">
    <w:abstractNumId w:val="17"/>
  </w:num>
  <w:num w:numId="5" w16cid:durableId="563834796">
    <w:abstractNumId w:val="12"/>
  </w:num>
  <w:num w:numId="6" w16cid:durableId="205072121">
    <w:abstractNumId w:val="16"/>
  </w:num>
  <w:num w:numId="7" w16cid:durableId="41708678">
    <w:abstractNumId w:val="3"/>
  </w:num>
  <w:num w:numId="8" w16cid:durableId="697312765">
    <w:abstractNumId w:val="0"/>
  </w:num>
  <w:num w:numId="9" w16cid:durableId="435252878">
    <w:abstractNumId w:val="2"/>
  </w:num>
  <w:num w:numId="10" w16cid:durableId="962886707">
    <w:abstractNumId w:val="15"/>
  </w:num>
  <w:num w:numId="11" w16cid:durableId="729961117">
    <w:abstractNumId w:val="5"/>
  </w:num>
  <w:num w:numId="12" w16cid:durableId="1309285566">
    <w:abstractNumId w:val="14"/>
  </w:num>
  <w:num w:numId="13" w16cid:durableId="339478843">
    <w:abstractNumId w:val="1"/>
  </w:num>
  <w:num w:numId="14" w16cid:durableId="237180521">
    <w:abstractNumId w:val="8"/>
  </w:num>
  <w:num w:numId="15" w16cid:durableId="1647927586">
    <w:abstractNumId w:val="6"/>
  </w:num>
  <w:num w:numId="16" w16cid:durableId="1409644656">
    <w:abstractNumId w:val="9"/>
  </w:num>
  <w:num w:numId="17" w16cid:durableId="1631786721">
    <w:abstractNumId w:val="13"/>
  </w:num>
  <w:num w:numId="18" w16cid:durableId="1115246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246A"/>
    <w:rsid w:val="00002DB5"/>
    <w:rsid w:val="00007FF5"/>
    <w:rsid w:val="00011854"/>
    <w:rsid w:val="00012187"/>
    <w:rsid w:val="00012970"/>
    <w:rsid w:val="0001363A"/>
    <w:rsid w:val="000153A9"/>
    <w:rsid w:val="00016146"/>
    <w:rsid w:val="00017632"/>
    <w:rsid w:val="00020720"/>
    <w:rsid w:val="000208A0"/>
    <w:rsid w:val="00020D85"/>
    <w:rsid w:val="00021A02"/>
    <w:rsid w:val="00021D61"/>
    <w:rsid w:val="00022659"/>
    <w:rsid w:val="00022E4A"/>
    <w:rsid w:val="00025DC5"/>
    <w:rsid w:val="00026169"/>
    <w:rsid w:val="00026EDB"/>
    <w:rsid w:val="00027C71"/>
    <w:rsid w:val="00027F52"/>
    <w:rsid w:val="0003099F"/>
    <w:rsid w:val="000310BE"/>
    <w:rsid w:val="0003406E"/>
    <w:rsid w:val="000355FF"/>
    <w:rsid w:val="00035776"/>
    <w:rsid w:val="00035F30"/>
    <w:rsid w:val="00036856"/>
    <w:rsid w:val="0003770A"/>
    <w:rsid w:val="00041EB8"/>
    <w:rsid w:val="00043032"/>
    <w:rsid w:val="000469AA"/>
    <w:rsid w:val="000501A4"/>
    <w:rsid w:val="0005049A"/>
    <w:rsid w:val="000518BD"/>
    <w:rsid w:val="00052901"/>
    <w:rsid w:val="00053AA4"/>
    <w:rsid w:val="000550DD"/>
    <w:rsid w:val="0005564A"/>
    <w:rsid w:val="00055ADD"/>
    <w:rsid w:val="00056205"/>
    <w:rsid w:val="0005629F"/>
    <w:rsid w:val="000572D0"/>
    <w:rsid w:val="000577EC"/>
    <w:rsid w:val="00061DE4"/>
    <w:rsid w:val="00062A48"/>
    <w:rsid w:val="0006372E"/>
    <w:rsid w:val="000649D3"/>
    <w:rsid w:val="00065BCE"/>
    <w:rsid w:val="00065F7D"/>
    <w:rsid w:val="0006671E"/>
    <w:rsid w:val="00066CFA"/>
    <w:rsid w:val="00067E94"/>
    <w:rsid w:val="00071B04"/>
    <w:rsid w:val="0007277E"/>
    <w:rsid w:val="00073F1B"/>
    <w:rsid w:val="00074197"/>
    <w:rsid w:val="00075553"/>
    <w:rsid w:val="00076151"/>
    <w:rsid w:val="00076C61"/>
    <w:rsid w:val="000774F6"/>
    <w:rsid w:val="0008025F"/>
    <w:rsid w:val="000807B1"/>
    <w:rsid w:val="0008108D"/>
    <w:rsid w:val="000811BE"/>
    <w:rsid w:val="000818CC"/>
    <w:rsid w:val="0008201A"/>
    <w:rsid w:val="00084B5D"/>
    <w:rsid w:val="00084FDE"/>
    <w:rsid w:val="0008549A"/>
    <w:rsid w:val="00087FA1"/>
    <w:rsid w:val="0009363D"/>
    <w:rsid w:val="000936EF"/>
    <w:rsid w:val="00093D09"/>
    <w:rsid w:val="00094E49"/>
    <w:rsid w:val="00095130"/>
    <w:rsid w:val="00095689"/>
    <w:rsid w:val="000958E4"/>
    <w:rsid w:val="00095EFE"/>
    <w:rsid w:val="000A068C"/>
    <w:rsid w:val="000A2B81"/>
    <w:rsid w:val="000A3338"/>
    <w:rsid w:val="000A3CE5"/>
    <w:rsid w:val="000A3EC6"/>
    <w:rsid w:val="000A42FB"/>
    <w:rsid w:val="000A5B96"/>
    <w:rsid w:val="000A5CFF"/>
    <w:rsid w:val="000A6394"/>
    <w:rsid w:val="000A7AFD"/>
    <w:rsid w:val="000B185C"/>
    <w:rsid w:val="000B188E"/>
    <w:rsid w:val="000B1E29"/>
    <w:rsid w:val="000B26BC"/>
    <w:rsid w:val="000B2B27"/>
    <w:rsid w:val="000B3478"/>
    <w:rsid w:val="000B4976"/>
    <w:rsid w:val="000B6627"/>
    <w:rsid w:val="000B6A66"/>
    <w:rsid w:val="000B7FED"/>
    <w:rsid w:val="000C038A"/>
    <w:rsid w:val="000C0F26"/>
    <w:rsid w:val="000C1B72"/>
    <w:rsid w:val="000C1D4D"/>
    <w:rsid w:val="000C22F5"/>
    <w:rsid w:val="000C2AEB"/>
    <w:rsid w:val="000C3146"/>
    <w:rsid w:val="000C6246"/>
    <w:rsid w:val="000C6598"/>
    <w:rsid w:val="000C7552"/>
    <w:rsid w:val="000C76B3"/>
    <w:rsid w:val="000D3DF3"/>
    <w:rsid w:val="000D44B3"/>
    <w:rsid w:val="000D54B0"/>
    <w:rsid w:val="000D5830"/>
    <w:rsid w:val="000D7466"/>
    <w:rsid w:val="000E041E"/>
    <w:rsid w:val="000E0C99"/>
    <w:rsid w:val="000E163F"/>
    <w:rsid w:val="000E2805"/>
    <w:rsid w:val="000E497F"/>
    <w:rsid w:val="000E6411"/>
    <w:rsid w:val="000E7FF2"/>
    <w:rsid w:val="000F0BEC"/>
    <w:rsid w:val="000F0F51"/>
    <w:rsid w:val="000F1289"/>
    <w:rsid w:val="000F3076"/>
    <w:rsid w:val="000F428B"/>
    <w:rsid w:val="000F47CD"/>
    <w:rsid w:val="000F6190"/>
    <w:rsid w:val="000F629D"/>
    <w:rsid w:val="000F71D6"/>
    <w:rsid w:val="0010101F"/>
    <w:rsid w:val="00101B9E"/>
    <w:rsid w:val="00101D4F"/>
    <w:rsid w:val="00104FC0"/>
    <w:rsid w:val="001074B3"/>
    <w:rsid w:val="0010752D"/>
    <w:rsid w:val="00107781"/>
    <w:rsid w:val="00107C14"/>
    <w:rsid w:val="001101DB"/>
    <w:rsid w:val="0011211D"/>
    <w:rsid w:val="001125AB"/>
    <w:rsid w:val="00114F7F"/>
    <w:rsid w:val="00117BA9"/>
    <w:rsid w:val="00117C7A"/>
    <w:rsid w:val="00121282"/>
    <w:rsid w:val="0012151C"/>
    <w:rsid w:val="00123644"/>
    <w:rsid w:val="00123853"/>
    <w:rsid w:val="00123A43"/>
    <w:rsid w:val="00124848"/>
    <w:rsid w:val="001262AF"/>
    <w:rsid w:val="00127D4B"/>
    <w:rsid w:val="001307A1"/>
    <w:rsid w:val="0013164D"/>
    <w:rsid w:val="00131FC7"/>
    <w:rsid w:val="00132542"/>
    <w:rsid w:val="00133593"/>
    <w:rsid w:val="00133856"/>
    <w:rsid w:val="00133B08"/>
    <w:rsid w:val="001350EF"/>
    <w:rsid w:val="00135EB1"/>
    <w:rsid w:val="00140275"/>
    <w:rsid w:val="00141B93"/>
    <w:rsid w:val="00142A74"/>
    <w:rsid w:val="00142CB3"/>
    <w:rsid w:val="001454B4"/>
    <w:rsid w:val="00145D43"/>
    <w:rsid w:val="00145F3B"/>
    <w:rsid w:val="0014732E"/>
    <w:rsid w:val="001477D3"/>
    <w:rsid w:val="00150290"/>
    <w:rsid w:val="00150E4C"/>
    <w:rsid w:val="00152209"/>
    <w:rsid w:val="00153FC7"/>
    <w:rsid w:val="001546D6"/>
    <w:rsid w:val="00154E68"/>
    <w:rsid w:val="00154EB2"/>
    <w:rsid w:val="00160575"/>
    <w:rsid w:val="0016109E"/>
    <w:rsid w:val="00161DEE"/>
    <w:rsid w:val="00161E11"/>
    <w:rsid w:val="0016466B"/>
    <w:rsid w:val="00165457"/>
    <w:rsid w:val="00165A01"/>
    <w:rsid w:val="00165A71"/>
    <w:rsid w:val="00165FC8"/>
    <w:rsid w:val="00167A28"/>
    <w:rsid w:val="00167FC3"/>
    <w:rsid w:val="001712CB"/>
    <w:rsid w:val="00172F5B"/>
    <w:rsid w:val="001738B0"/>
    <w:rsid w:val="00173B05"/>
    <w:rsid w:val="00174E6A"/>
    <w:rsid w:val="00175B77"/>
    <w:rsid w:val="0018057E"/>
    <w:rsid w:val="001822CD"/>
    <w:rsid w:val="00182618"/>
    <w:rsid w:val="001830A9"/>
    <w:rsid w:val="001832C5"/>
    <w:rsid w:val="001845FA"/>
    <w:rsid w:val="00184B2B"/>
    <w:rsid w:val="00185511"/>
    <w:rsid w:val="00185D19"/>
    <w:rsid w:val="00186D25"/>
    <w:rsid w:val="00187BC0"/>
    <w:rsid w:val="001903B1"/>
    <w:rsid w:val="00190BBE"/>
    <w:rsid w:val="00191F3E"/>
    <w:rsid w:val="00192176"/>
    <w:rsid w:val="0019271B"/>
    <w:rsid w:val="00192C46"/>
    <w:rsid w:val="00193806"/>
    <w:rsid w:val="00193EAD"/>
    <w:rsid w:val="00194071"/>
    <w:rsid w:val="001941DC"/>
    <w:rsid w:val="00196EEA"/>
    <w:rsid w:val="001A08B3"/>
    <w:rsid w:val="001A2002"/>
    <w:rsid w:val="001A29EA"/>
    <w:rsid w:val="001A4FCE"/>
    <w:rsid w:val="001A626C"/>
    <w:rsid w:val="001A717D"/>
    <w:rsid w:val="001A78CF"/>
    <w:rsid w:val="001A7B0A"/>
    <w:rsid w:val="001A7B60"/>
    <w:rsid w:val="001A7BC3"/>
    <w:rsid w:val="001B0C9A"/>
    <w:rsid w:val="001B19A0"/>
    <w:rsid w:val="001B25B6"/>
    <w:rsid w:val="001B3238"/>
    <w:rsid w:val="001B4B03"/>
    <w:rsid w:val="001B52F0"/>
    <w:rsid w:val="001B6AC8"/>
    <w:rsid w:val="001B7899"/>
    <w:rsid w:val="001B79E8"/>
    <w:rsid w:val="001B7A65"/>
    <w:rsid w:val="001C0824"/>
    <w:rsid w:val="001C1746"/>
    <w:rsid w:val="001C2206"/>
    <w:rsid w:val="001C312A"/>
    <w:rsid w:val="001C35FF"/>
    <w:rsid w:val="001C4C8C"/>
    <w:rsid w:val="001C4E41"/>
    <w:rsid w:val="001C6138"/>
    <w:rsid w:val="001C624E"/>
    <w:rsid w:val="001D08B7"/>
    <w:rsid w:val="001D12AE"/>
    <w:rsid w:val="001D3138"/>
    <w:rsid w:val="001D3388"/>
    <w:rsid w:val="001D6B44"/>
    <w:rsid w:val="001D736B"/>
    <w:rsid w:val="001D747C"/>
    <w:rsid w:val="001E03D2"/>
    <w:rsid w:val="001E093F"/>
    <w:rsid w:val="001E26F9"/>
    <w:rsid w:val="001E41F3"/>
    <w:rsid w:val="001E513F"/>
    <w:rsid w:val="001E5FC5"/>
    <w:rsid w:val="001E60AD"/>
    <w:rsid w:val="001E7CC0"/>
    <w:rsid w:val="001F1A52"/>
    <w:rsid w:val="001F1FAD"/>
    <w:rsid w:val="001F381D"/>
    <w:rsid w:val="001F38E6"/>
    <w:rsid w:val="001F63C4"/>
    <w:rsid w:val="001F7A0D"/>
    <w:rsid w:val="001F7B2E"/>
    <w:rsid w:val="00201527"/>
    <w:rsid w:val="00201E66"/>
    <w:rsid w:val="002022F6"/>
    <w:rsid w:val="002023AD"/>
    <w:rsid w:val="00202B3C"/>
    <w:rsid w:val="00202EA2"/>
    <w:rsid w:val="00203A7C"/>
    <w:rsid w:val="00204319"/>
    <w:rsid w:val="00205E2E"/>
    <w:rsid w:val="00206DEB"/>
    <w:rsid w:val="00207DEE"/>
    <w:rsid w:val="00210604"/>
    <w:rsid w:val="00210693"/>
    <w:rsid w:val="002106DB"/>
    <w:rsid w:val="00213F7E"/>
    <w:rsid w:val="00214125"/>
    <w:rsid w:val="002150A7"/>
    <w:rsid w:val="002156C9"/>
    <w:rsid w:val="00216743"/>
    <w:rsid w:val="002178BE"/>
    <w:rsid w:val="002219BA"/>
    <w:rsid w:val="002220CF"/>
    <w:rsid w:val="00224A69"/>
    <w:rsid w:val="00225D70"/>
    <w:rsid w:val="00226437"/>
    <w:rsid w:val="0022664B"/>
    <w:rsid w:val="00226ACD"/>
    <w:rsid w:val="00231748"/>
    <w:rsid w:val="00233F9A"/>
    <w:rsid w:val="00234BD2"/>
    <w:rsid w:val="00235179"/>
    <w:rsid w:val="002354F7"/>
    <w:rsid w:val="00235753"/>
    <w:rsid w:val="0023586D"/>
    <w:rsid w:val="00235A25"/>
    <w:rsid w:val="002369E0"/>
    <w:rsid w:val="00237786"/>
    <w:rsid w:val="002407C7"/>
    <w:rsid w:val="00240C84"/>
    <w:rsid w:val="00240D23"/>
    <w:rsid w:val="00241E75"/>
    <w:rsid w:val="00241E9B"/>
    <w:rsid w:val="002429AF"/>
    <w:rsid w:val="00243050"/>
    <w:rsid w:val="00243181"/>
    <w:rsid w:val="00244B39"/>
    <w:rsid w:val="00244D0B"/>
    <w:rsid w:val="00245904"/>
    <w:rsid w:val="00246301"/>
    <w:rsid w:val="00247323"/>
    <w:rsid w:val="00247C30"/>
    <w:rsid w:val="00247DF7"/>
    <w:rsid w:val="00250B35"/>
    <w:rsid w:val="002514F2"/>
    <w:rsid w:val="00253BEA"/>
    <w:rsid w:val="00253DFD"/>
    <w:rsid w:val="002542FA"/>
    <w:rsid w:val="0025481F"/>
    <w:rsid w:val="002548D0"/>
    <w:rsid w:val="0025584A"/>
    <w:rsid w:val="00257EB0"/>
    <w:rsid w:val="0026004D"/>
    <w:rsid w:val="00260B58"/>
    <w:rsid w:val="002613AE"/>
    <w:rsid w:val="00261D74"/>
    <w:rsid w:val="00262254"/>
    <w:rsid w:val="00262715"/>
    <w:rsid w:val="00263400"/>
    <w:rsid w:val="00263C34"/>
    <w:rsid w:val="002640DD"/>
    <w:rsid w:val="00264375"/>
    <w:rsid w:val="002646FD"/>
    <w:rsid w:val="00264893"/>
    <w:rsid w:val="00271D7B"/>
    <w:rsid w:val="00272E4D"/>
    <w:rsid w:val="00273A37"/>
    <w:rsid w:val="00275D12"/>
    <w:rsid w:val="00276383"/>
    <w:rsid w:val="00276A61"/>
    <w:rsid w:val="00280BC0"/>
    <w:rsid w:val="00280BD3"/>
    <w:rsid w:val="00280D10"/>
    <w:rsid w:val="00280F6F"/>
    <w:rsid w:val="00280FE5"/>
    <w:rsid w:val="00281027"/>
    <w:rsid w:val="002810AD"/>
    <w:rsid w:val="00282076"/>
    <w:rsid w:val="002821DB"/>
    <w:rsid w:val="00282E05"/>
    <w:rsid w:val="0028432F"/>
    <w:rsid w:val="00284FEB"/>
    <w:rsid w:val="002854DC"/>
    <w:rsid w:val="002860C4"/>
    <w:rsid w:val="002873A7"/>
    <w:rsid w:val="002877AC"/>
    <w:rsid w:val="0029020E"/>
    <w:rsid w:val="00290B9B"/>
    <w:rsid w:val="002926EA"/>
    <w:rsid w:val="00292767"/>
    <w:rsid w:val="00292D09"/>
    <w:rsid w:val="00293BD5"/>
    <w:rsid w:val="00294982"/>
    <w:rsid w:val="0029568B"/>
    <w:rsid w:val="002975B8"/>
    <w:rsid w:val="002A0F2C"/>
    <w:rsid w:val="002A17A0"/>
    <w:rsid w:val="002A23E7"/>
    <w:rsid w:val="002A36E0"/>
    <w:rsid w:val="002A4DD6"/>
    <w:rsid w:val="002A618C"/>
    <w:rsid w:val="002A65F8"/>
    <w:rsid w:val="002A7297"/>
    <w:rsid w:val="002B055C"/>
    <w:rsid w:val="002B05A1"/>
    <w:rsid w:val="002B1159"/>
    <w:rsid w:val="002B31F0"/>
    <w:rsid w:val="002B39CE"/>
    <w:rsid w:val="002B4A50"/>
    <w:rsid w:val="002B5741"/>
    <w:rsid w:val="002B5F35"/>
    <w:rsid w:val="002B6707"/>
    <w:rsid w:val="002B7094"/>
    <w:rsid w:val="002B7C85"/>
    <w:rsid w:val="002B7D73"/>
    <w:rsid w:val="002C07DD"/>
    <w:rsid w:val="002C0F89"/>
    <w:rsid w:val="002C2E15"/>
    <w:rsid w:val="002C2FAB"/>
    <w:rsid w:val="002C332B"/>
    <w:rsid w:val="002C3934"/>
    <w:rsid w:val="002C4F89"/>
    <w:rsid w:val="002C6142"/>
    <w:rsid w:val="002C7878"/>
    <w:rsid w:val="002C7D1B"/>
    <w:rsid w:val="002D2E5D"/>
    <w:rsid w:val="002D39A2"/>
    <w:rsid w:val="002D5C9F"/>
    <w:rsid w:val="002D6ED0"/>
    <w:rsid w:val="002D77D4"/>
    <w:rsid w:val="002E003D"/>
    <w:rsid w:val="002E0529"/>
    <w:rsid w:val="002E057D"/>
    <w:rsid w:val="002E0D9A"/>
    <w:rsid w:val="002E22A5"/>
    <w:rsid w:val="002E472E"/>
    <w:rsid w:val="002E49EC"/>
    <w:rsid w:val="002E5EC8"/>
    <w:rsid w:val="002E63C1"/>
    <w:rsid w:val="002E6490"/>
    <w:rsid w:val="002E7097"/>
    <w:rsid w:val="002F0045"/>
    <w:rsid w:val="002F10A9"/>
    <w:rsid w:val="002F1F21"/>
    <w:rsid w:val="002F21A6"/>
    <w:rsid w:val="002F2440"/>
    <w:rsid w:val="002F2B04"/>
    <w:rsid w:val="002F3A62"/>
    <w:rsid w:val="002F3F1A"/>
    <w:rsid w:val="002F50BE"/>
    <w:rsid w:val="002F5630"/>
    <w:rsid w:val="002F6281"/>
    <w:rsid w:val="002F67C6"/>
    <w:rsid w:val="002F6DEC"/>
    <w:rsid w:val="002F6EFB"/>
    <w:rsid w:val="002F7E52"/>
    <w:rsid w:val="00300F87"/>
    <w:rsid w:val="003016FC"/>
    <w:rsid w:val="0030244E"/>
    <w:rsid w:val="003026CE"/>
    <w:rsid w:val="00302945"/>
    <w:rsid w:val="003031F9"/>
    <w:rsid w:val="00303A88"/>
    <w:rsid w:val="00303DB2"/>
    <w:rsid w:val="0030467D"/>
    <w:rsid w:val="00305409"/>
    <w:rsid w:val="003129F0"/>
    <w:rsid w:val="00312B7D"/>
    <w:rsid w:val="00313C1E"/>
    <w:rsid w:val="00314883"/>
    <w:rsid w:val="00314B6E"/>
    <w:rsid w:val="00314BC8"/>
    <w:rsid w:val="00317264"/>
    <w:rsid w:val="00317907"/>
    <w:rsid w:val="0032089C"/>
    <w:rsid w:val="00323302"/>
    <w:rsid w:val="0032383D"/>
    <w:rsid w:val="00324FD2"/>
    <w:rsid w:val="003267D8"/>
    <w:rsid w:val="00326A75"/>
    <w:rsid w:val="003270DA"/>
    <w:rsid w:val="00330FBD"/>
    <w:rsid w:val="00331E47"/>
    <w:rsid w:val="0033247B"/>
    <w:rsid w:val="0033322F"/>
    <w:rsid w:val="00333C7B"/>
    <w:rsid w:val="0033732E"/>
    <w:rsid w:val="00337734"/>
    <w:rsid w:val="003414BA"/>
    <w:rsid w:val="0034184A"/>
    <w:rsid w:val="003432BC"/>
    <w:rsid w:val="003442B3"/>
    <w:rsid w:val="00344379"/>
    <w:rsid w:val="00344DF0"/>
    <w:rsid w:val="003479CF"/>
    <w:rsid w:val="003502CF"/>
    <w:rsid w:val="0035035C"/>
    <w:rsid w:val="0035120A"/>
    <w:rsid w:val="003521B9"/>
    <w:rsid w:val="00352588"/>
    <w:rsid w:val="003535F9"/>
    <w:rsid w:val="0035390E"/>
    <w:rsid w:val="00353B10"/>
    <w:rsid w:val="00356CE7"/>
    <w:rsid w:val="003609EF"/>
    <w:rsid w:val="00361196"/>
    <w:rsid w:val="0036210F"/>
    <w:rsid w:val="0036231A"/>
    <w:rsid w:val="00362C24"/>
    <w:rsid w:val="00365648"/>
    <w:rsid w:val="00365864"/>
    <w:rsid w:val="003668E9"/>
    <w:rsid w:val="00366A9D"/>
    <w:rsid w:val="00367B41"/>
    <w:rsid w:val="0037004B"/>
    <w:rsid w:val="0037035F"/>
    <w:rsid w:val="00371014"/>
    <w:rsid w:val="00372205"/>
    <w:rsid w:val="00373A33"/>
    <w:rsid w:val="00374AB4"/>
    <w:rsid w:val="00374DD4"/>
    <w:rsid w:val="00375D13"/>
    <w:rsid w:val="00375E5A"/>
    <w:rsid w:val="0037669D"/>
    <w:rsid w:val="003775F7"/>
    <w:rsid w:val="00377933"/>
    <w:rsid w:val="003810B8"/>
    <w:rsid w:val="0038119D"/>
    <w:rsid w:val="00381380"/>
    <w:rsid w:val="003819FC"/>
    <w:rsid w:val="00381BEC"/>
    <w:rsid w:val="00382BE5"/>
    <w:rsid w:val="00384945"/>
    <w:rsid w:val="00385207"/>
    <w:rsid w:val="00387227"/>
    <w:rsid w:val="00390B45"/>
    <w:rsid w:val="00390CB0"/>
    <w:rsid w:val="00390EC7"/>
    <w:rsid w:val="003914CE"/>
    <w:rsid w:val="00392E2E"/>
    <w:rsid w:val="00394A05"/>
    <w:rsid w:val="0039548D"/>
    <w:rsid w:val="003A57C0"/>
    <w:rsid w:val="003A6E62"/>
    <w:rsid w:val="003A6EC5"/>
    <w:rsid w:val="003A72F3"/>
    <w:rsid w:val="003A7A98"/>
    <w:rsid w:val="003A7EDA"/>
    <w:rsid w:val="003B04D5"/>
    <w:rsid w:val="003B0F5B"/>
    <w:rsid w:val="003B1BEE"/>
    <w:rsid w:val="003B2795"/>
    <w:rsid w:val="003B2C5D"/>
    <w:rsid w:val="003B309A"/>
    <w:rsid w:val="003B3DF0"/>
    <w:rsid w:val="003B410F"/>
    <w:rsid w:val="003B4E75"/>
    <w:rsid w:val="003B5B9B"/>
    <w:rsid w:val="003B6C8A"/>
    <w:rsid w:val="003C117D"/>
    <w:rsid w:val="003C2B70"/>
    <w:rsid w:val="003C2C8E"/>
    <w:rsid w:val="003C3414"/>
    <w:rsid w:val="003C350B"/>
    <w:rsid w:val="003C3872"/>
    <w:rsid w:val="003C7BE7"/>
    <w:rsid w:val="003D0555"/>
    <w:rsid w:val="003D0C42"/>
    <w:rsid w:val="003D1D9E"/>
    <w:rsid w:val="003D2DF7"/>
    <w:rsid w:val="003D3D49"/>
    <w:rsid w:val="003D4168"/>
    <w:rsid w:val="003D44A0"/>
    <w:rsid w:val="003D4E57"/>
    <w:rsid w:val="003D6347"/>
    <w:rsid w:val="003D649B"/>
    <w:rsid w:val="003D7218"/>
    <w:rsid w:val="003D7690"/>
    <w:rsid w:val="003E1A36"/>
    <w:rsid w:val="003E1D6B"/>
    <w:rsid w:val="003E3169"/>
    <w:rsid w:val="003E368A"/>
    <w:rsid w:val="003E5891"/>
    <w:rsid w:val="003E59D2"/>
    <w:rsid w:val="003E5D26"/>
    <w:rsid w:val="003E6572"/>
    <w:rsid w:val="003E78AD"/>
    <w:rsid w:val="003F0331"/>
    <w:rsid w:val="003F2C8F"/>
    <w:rsid w:val="003F2DD8"/>
    <w:rsid w:val="003F453C"/>
    <w:rsid w:val="003F4A39"/>
    <w:rsid w:val="003F59E6"/>
    <w:rsid w:val="003F60FC"/>
    <w:rsid w:val="003F694E"/>
    <w:rsid w:val="003F6C3E"/>
    <w:rsid w:val="003F7EE9"/>
    <w:rsid w:val="004002D9"/>
    <w:rsid w:val="004006C9"/>
    <w:rsid w:val="00400E5E"/>
    <w:rsid w:val="004033F8"/>
    <w:rsid w:val="00403F0C"/>
    <w:rsid w:val="00403F26"/>
    <w:rsid w:val="00404AEC"/>
    <w:rsid w:val="00404F88"/>
    <w:rsid w:val="00407F98"/>
    <w:rsid w:val="00410371"/>
    <w:rsid w:val="00411E63"/>
    <w:rsid w:val="00411FC5"/>
    <w:rsid w:val="00411FC7"/>
    <w:rsid w:val="00412600"/>
    <w:rsid w:val="0041268F"/>
    <w:rsid w:val="00417669"/>
    <w:rsid w:val="004178F5"/>
    <w:rsid w:val="004179B3"/>
    <w:rsid w:val="004200E0"/>
    <w:rsid w:val="004202C8"/>
    <w:rsid w:val="00420C5B"/>
    <w:rsid w:val="00421791"/>
    <w:rsid w:val="00422630"/>
    <w:rsid w:val="00422737"/>
    <w:rsid w:val="00423476"/>
    <w:rsid w:val="00423FF4"/>
    <w:rsid w:val="004242F1"/>
    <w:rsid w:val="0042628A"/>
    <w:rsid w:val="00426A01"/>
    <w:rsid w:val="00426AD6"/>
    <w:rsid w:val="00426C3D"/>
    <w:rsid w:val="0042726C"/>
    <w:rsid w:val="00427702"/>
    <w:rsid w:val="0043124A"/>
    <w:rsid w:val="004312D4"/>
    <w:rsid w:val="00432521"/>
    <w:rsid w:val="00432593"/>
    <w:rsid w:val="004341BE"/>
    <w:rsid w:val="004374E1"/>
    <w:rsid w:val="004379E8"/>
    <w:rsid w:val="0044285D"/>
    <w:rsid w:val="00443287"/>
    <w:rsid w:val="00444257"/>
    <w:rsid w:val="00444E06"/>
    <w:rsid w:val="00445679"/>
    <w:rsid w:val="0044663B"/>
    <w:rsid w:val="004469C0"/>
    <w:rsid w:val="00446FF8"/>
    <w:rsid w:val="004472D4"/>
    <w:rsid w:val="00450473"/>
    <w:rsid w:val="00452B82"/>
    <w:rsid w:val="00453777"/>
    <w:rsid w:val="00453BBA"/>
    <w:rsid w:val="004556ED"/>
    <w:rsid w:val="004557F3"/>
    <w:rsid w:val="00455AA9"/>
    <w:rsid w:val="0045601B"/>
    <w:rsid w:val="004562CC"/>
    <w:rsid w:val="00456930"/>
    <w:rsid w:val="00456E83"/>
    <w:rsid w:val="00456F5A"/>
    <w:rsid w:val="0046142D"/>
    <w:rsid w:val="00461B73"/>
    <w:rsid w:val="00461C5C"/>
    <w:rsid w:val="00461F84"/>
    <w:rsid w:val="00462055"/>
    <w:rsid w:val="0046258A"/>
    <w:rsid w:val="00470098"/>
    <w:rsid w:val="00471AF0"/>
    <w:rsid w:val="0047254A"/>
    <w:rsid w:val="004732A9"/>
    <w:rsid w:val="00473E45"/>
    <w:rsid w:val="00474562"/>
    <w:rsid w:val="004759F0"/>
    <w:rsid w:val="00476511"/>
    <w:rsid w:val="00480B03"/>
    <w:rsid w:val="00481A4B"/>
    <w:rsid w:val="00485C80"/>
    <w:rsid w:val="00486C9A"/>
    <w:rsid w:val="00490519"/>
    <w:rsid w:val="0049290A"/>
    <w:rsid w:val="00492A8E"/>
    <w:rsid w:val="00492D0C"/>
    <w:rsid w:val="004931EE"/>
    <w:rsid w:val="0049579A"/>
    <w:rsid w:val="00496AAC"/>
    <w:rsid w:val="0049714F"/>
    <w:rsid w:val="004A1611"/>
    <w:rsid w:val="004A19B5"/>
    <w:rsid w:val="004A2FBB"/>
    <w:rsid w:val="004A37E0"/>
    <w:rsid w:val="004A5B27"/>
    <w:rsid w:val="004A7349"/>
    <w:rsid w:val="004B065F"/>
    <w:rsid w:val="004B1293"/>
    <w:rsid w:val="004B1A50"/>
    <w:rsid w:val="004B1BCD"/>
    <w:rsid w:val="004B21DE"/>
    <w:rsid w:val="004B29F0"/>
    <w:rsid w:val="004B35EC"/>
    <w:rsid w:val="004B420D"/>
    <w:rsid w:val="004B4D9A"/>
    <w:rsid w:val="004B54DB"/>
    <w:rsid w:val="004B6C56"/>
    <w:rsid w:val="004B75B7"/>
    <w:rsid w:val="004C02A4"/>
    <w:rsid w:val="004C0D9E"/>
    <w:rsid w:val="004C6AFF"/>
    <w:rsid w:val="004C76D4"/>
    <w:rsid w:val="004C7DF0"/>
    <w:rsid w:val="004D055C"/>
    <w:rsid w:val="004D0B66"/>
    <w:rsid w:val="004D1385"/>
    <w:rsid w:val="004D1EAA"/>
    <w:rsid w:val="004D2F34"/>
    <w:rsid w:val="004D3459"/>
    <w:rsid w:val="004D3B25"/>
    <w:rsid w:val="004D3E7C"/>
    <w:rsid w:val="004D42F1"/>
    <w:rsid w:val="004D4316"/>
    <w:rsid w:val="004D44A2"/>
    <w:rsid w:val="004D4689"/>
    <w:rsid w:val="004D591A"/>
    <w:rsid w:val="004D6D5F"/>
    <w:rsid w:val="004D6E3E"/>
    <w:rsid w:val="004D6EAC"/>
    <w:rsid w:val="004D78E9"/>
    <w:rsid w:val="004E0490"/>
    <w:rsid w:val="004E0EFF"/>
    <w:rsid w:val="004E184F"/>
    <w:rsid w:val="004E18B9"/>
    <w:rsid w:val="004E1902"/>
    <w:rsid w:val="004E29A4"/>
    <w:rsid w:val="004E5008"/>
    <w:rsid w:val="004E615F"/>
    <w:rsid w:val="004E668A"/>
    <w:rsid w:val="004E6712"/>
    <w:rsid w:val="004E7092"/>
    <w:rsid w:val="004F0291"/>
    <w:rsid w:val="004F03AF"/>
    <w:rsid w:val="004F15F7"/>
    <w:rsid w:val="004F1783"/>
    <w:rsid w:val="004F2701"/>
    <w:rsid w:val="004F2B64"/>
    <w:rsid w:val="004F39B9"/>
    <w:rsid w:val="004F3AE5"/>
    <w:rsid w:val="004F3B12"/>
    <w:rsid w:val="004F3D04"/>
    <w:rsid w:val="004F4649"/>
    <w:rsid w:val="004F5902"/>
    <w:rsid w:val="004F69D7"/>
    <w:rsid w:val="004F6A47"/>
    <w:rsid w:val="004F6B1B"/>
    <w:rsid w:val="004F6FA4"/>
    <w:rsid w:val="004F7D05"/>
    <w:rsid w:val="00500BFE"/>
    <w:rsid w:val="00500C24"/>
    <w:rsid w:val="005018CD"/>
    <w:rsid w:val="00502A2D"/>
    <w:rsid w:val="00503935"/>
    <w:rsid w:val="00503C10"/>
    <w:rsid w:val="00504F8B"/>
    <w:rsid w:val="00507574"/>
    <w:rsid w:val="00510DCC"/>
    <w:rsid w:val="00512634"/>
    <w:rsid w:val="00512F2B"/>
    <w:rsid w:val="00513908"/>
    <w:rsid w:val="0051424C"/>
    <w:rsid w:val="0051580D"/>
    <w:rsid w:val="00517F83"/>
    <w:rsid w:val="005209CA"/>
    <w:rsid w:val="0052107D"/>
    <w:rsid w:val="0052191C"/>
    <w:rsid w:val="00522296"/>
    <w:rsid w:val="0052326D"/>
    <w:rsid w:val="0052419E"/>
    <w:rsid w:val="00526385"/>
    <w:rsid w:val="00526677"/>
    <w:rsid w:val="00527EB0"/>
    <w:rsid w:val="0053020A"/>
    <w:rsid w:val="00530263"/>
    <w:rsid w:val="005328CE"/>
    <w:rsid w:val="00532F1F"/>
    <w:rsid w:val="005353C9"/>
    <w:rsid w:val="0053659E"/>
    <w:rsid w:val="00537E50"/>
    <w:rsid w:val="00541D88"/>
    <w:rsid w:val="00542A34"/>
    <w:rsid w:val="00543CF9"/>
    <w:rsid w:val="00544FD8"/>
    <w:rsid w:val="00545886"/>
    <w:rsid w:val="005463CA"/>
    <w:rsid w:val="00546539"/>
    <w:rsid w:val="005467D9"/>
    <w:rsid w:val="00547110"/>
    <w:rsid w:val="00547111"/>
    <w:rsid w:val="005473B4"/>
    <w:rsid w:val="00547851"/>
    <w:rsid w:val="00547C1B"/>
    <w:rsid w:val="00547F55"/>
    <w:rsid w:val="00550BF6"/>
    <w:rsid w:val="00553245"/>
    <w:rsid w:val="00553404"/>
    <w:rsid w:val="005534B9"/>
    <w:rsid w:val="00554246"/>
    <w:rsid w:val="0055571A"/>
    <w:rsid w:val="0055603D"/>
    <w:rsid w:val="00556700"/>
    <w:rsid w:val="00557475"/>
    <w:rsid w:val="00562A34"/>
    <w:rsid w:val="00562B98"/>
    <w:rsid w:val="0056351C"/>
    <w:rsid w:val="005639BE"/>
    <w:rsid w:val="00563E0E"/>
    <w:rsid w:val="00564D39"/>
    <w:rsid w:val="00565160"/>
    <w:rsid w:val="0056612F"/>
    <w:rsid w:val="005662D9"/>
    <w:rsid w:val="005662E6"/>
    <w:rsid w:val="005663E1"/>
    <w:rsid w:val="00567BA6"/>
    <w:rsid w:val="005701F3"/>
    <w:rsid w:val="00570224"/>
    <w:rsid w:val="00570BE9"/>
    <w:rsid w:val="00572086"/>
    <w:rsid w:val="00572D62"/>
    <w:rsid w:val="00573C03"/>
    <w:rsid w:val="005754E9"/>
    <w:rsid w:val="00580333"/>
    <w:rsid w:val="005814E8"/>
    <w:rsid w:val="0058294F"/>
    <w:rsid w:val="00583AC9"/>
    <w:rsid w:val="00583D27"/>
    <w:rsid w:val="00584CED"/>
    <w:rsid w:val="00585B8C"/>
    <w:rsid w:val="005862E6"/>
    <w:rsid w:val="00586F4F"/>
    <w:rsid w:val="005909B0"/>
    <w:rsid w:val="0059103F"/>
    <w:rsid w:val="005912A0"/>
    <w:rsid w:val="005923B8"/>
    <w:rsid w:val="00592D74"/>
    <w:rsid w:val="005933D0"/>
    <w:rsid w:val="00593D8B"/>
    <w:rsid w:val="00596F0A"/>
    <w:rsid w:val="00597AB4"/>
    <w:rsid w:val="005A0F13"/>
    <w:rsid w:val="005A1501"/>
    <w:rsid w:val="005A41FA"/>
    <w:rsid w:val="005A478D"/>
    <w:rsid w:val="005A4F2D"/>
    <w:rsid w:val="005A5336"/>
    <w:rsid w:val="005A5CAE"/>
    <w:rsid w:val="005A6061"/>
    <w:rsid w:val="005A72CE"/>
    <w:rsid w:val="005A76F6"/>
    <w:rsid w:val="005B0000"/>
    <w:rsid w:val="005B03D8"/>
    <w:rsid w:val="005B08A9"/>
    <w:rsid w:val="005B0C33"/>
    <w:rsid w:val="005B3BE9"/>
    <w:rsid w:val="005B3C16"/>
    <w:rsid w:val="005B4127"/>
    <w:rsid w:val="005B48FF"/>
    <w:rsid w:val="005B4B4E"/>
    <w:rsid w:val="005B5DC0"/>
    <w:rsid w:val="005B63F5"/>
    <w:rsid w:val="005B754B"/>
    <w:rsid w:val="005C0853"/>
    <w:rsid w:val="005C0C94"/>
    <w:rsid w:val="005C13BF"/>
    <w:rsid w:val="005C1CEE"/>
    <w:rsid w:val="005C37E4"/>
    <w:rsid w:val="005C39F5"/>
    <w:rsid w:val="005C3F17"/>
    <w:rsid w:val="005C47F9"/>
    <w:rsid w:val="005C4B72"/>
    <w:rsid w:val="005C6E51"/>
    <w:rsid w:val="005C6F91"/>
    <w:rsid w:val="005C781C"/>
    <w:rsid w:val="005D53F4"/>
    <w:rsid w:val="005D657C"/>
    <w:rsid w:val="005D75B2"/>
    <w:rsid w:val="005D7A9B"/>
    <w:rsid w:val="005E0053"/>
    <w:rsid w:val="005E0B72"/>
    <w:rsid w:val="005E0BD2"/>
    <w:rsid w:val="005E250D"/>
    <w:rsid w:val="005E2C44"/>
    <w:rsid w:val="005E2C79"/>
    <w:rsid w:val="005E2ED0"/>
    <w:rsid w:val="005E4C4C"/>
    <w:rsid w:val="005E4E75"/>
    <w:rsid w:val="005E5AFB"/>
    <w:rsid w:val="005E78E5"/>
    <w:rsid w:val="005F0218"/>
    <w:rsid w:val="005F0559"/>
    <w:rsid w:val="005F1A34"/>
    <w:rsid w:val="005F1F56"/>
    <w:rsid w:val="005F2414"/>
    <w:rsid w:val="005F2F0C"/>
    <w:rsid w:val="005F3039"/>
    <w:rsid w:val="005F3618"/>
    <w:rsid w:val="005F3F73"/>
    <w:rsid w:val="005F4901"/>
    <w:rsid w:val="005F54B2"/>
    <w:rsid w:val="005F576C"/>
    <w:rsid w:val="005F57A2"/>
    <w:rsid w:val="005F6568"/>
    <w:rsid w:val="005F6584"/>
    <w:rsid w:val="005F6919"/>
    <w:rsid w:val="00600B77"/>
    <w:rsid w:val="00601FBF"/>
    <w:rsid w:val="006045A9"/>
    <w:rsid w:val="00604766"/>
    <w:rsid w:val="00604F2D"/>
    <w:rsid w:val="00606A08"/>
    <w:rsid w:val="00610ACF"/>
    <w:rsid w:val="00610E7B"/>
    <w:rsid w:val="006112C1"/>
    <w:rsid w:val="00612D97"/>
    <w:rsid w:val="0061363B"/>
    <w:rsid w:val="00614DFA"/>
    <w:rsid w:val="00615269"/>
    <w:rsid w:val="00615A46"/>
    <w:rsid w:val="00615BDC"/>
    <w:rsid w:val="00616246"/>
    <w:rsid w:val="0061650B"/>
    <w:rsid w:val="00616917"/>
    <w:rsid w:val="00616CE8"/>
    <w:rsid w:val="00617ADC"/>
    <w:rsid w:val="00620603"/>
    <w:rsid w:val="006209BA"/>
    <w:rsid w:val="006209BD"/>
    <w:rsid w:val="00621188"/>
    <w:rsid w:val="006215EB"/>
    <w:rsid w:val="0062212D"/>
    <w:rsid w:val="0062344A"/>
    <w:rsid w:val="00623C70"/>
    <w:rsid w:val="006245DF"/>
    <w:rsid w:val="00624D91"/>
    <w:rsid w:val="006257ED"/>
    <w:rsid w:val="00625946"/>
    <w:rsid w:val="00625D83"/>
    <w:rsid w:val="0062771F"/>
    <w:rsid w:val="00627E24"/>
    <w:rsid w:val="00630BDF"/>
    <w:rsid w:val="00630D46"/>
    <w:rsid w:val="006321CF"/>
    <w:rsid w:val="0063293B"/>
    <w:rsid w:val="00632AC5"/>
    <w:rsid w:val="00632DDE"/>
    <w:rsid w:val="0063405A"/>
    <w:rsid w:val="006344EE"/>
    <w:rsid w:val="0063488F"/>
    <w:rsid w:val="0063503F"/>
    <w:rsid w:val="0063529F"/>
    <w:rsid w:val="00635EB5"/>
    <w:rsid w:val="00637C03"/>
    <w:rsid w:val="00640610"/>
    <w:rsid w:val="006409ED"/>
    <w:rsid w:val="00640C3E"/>
    <w:rsid w:val="006440E7"/>
    <w:rsid w:val="00645344"/>
    <w:rsid w:val="00646377"/>
    <w:rsid w:val="00646423"/>
    <w:rsid w:val="00650B84"/>
    <w:rsid w:val="00651A0B"/>
    <w:rsid w:val="006524A9"/>
    <w:rsid w:val="00653609"/>
    <w:rsid w:val="00654417"/>
    <w:rsid w:val="006545F1"/>
    <w:rsid w:val="00654F65"/>
    <w:rsid w:val="0065507D"/>
    <w:rsid w:val="0065515F"/>
    <w:rsid w:val="00655490"/>
    <w:rsid w:val="00656209"/>
    <w:rsid w:val="00660A69"/>
    <w:rsid w:val="00660C31"/>
    <w:rsid w:val="00660D85"/>
    <w:rsid w:val="00661CFE"/>
    <w:rsid w:val="00662E2D"/>
    <w:rsid w:val="006637D6"/>
    <w:rsid w:val="00663806"/>
    <w:rsid w:val="00665A67"/>
    <w:rsid w:val="00665C47"/>
    <w:rsid w:val="00666347"/>
    <w:rsid w:val="006666D3"/>
    <w:rsid w:val="00666F9C"/>
    <w:rsid w:val="006678B8"/>
    <w:rsid w:val="006716C5"/>
    <w:rsid w:val="00671A6F"/>
    <w:rsid w:val="0067305D"/>
    <w:rsid w:val="0067471F"/>
    <w:rsid w:val="00675064"/>
    <w:rsid w:val="00675A87"/>
    <w:rsid w:val="00675CAE"/>
    <w:rsid w:val="00676A33"/>
    <w:rsid w:val="00680326"/>
    <w:rsid w:val="00681DF9"/>
    <w:rsid w:val="00681FC9"/>
    <w:rsid w:val="006832A2"/>
    <w:rsid w:val="0068400D"/>
    <w:rsid w:val="006849DD"/>
    <w:rsid w:val="00684FE1"/>
    <w:rsid w:val="0068524F"/>
    <w:rsid w:val="00685CF1"/>
    <w:rsid w:val="00686516"/>
    <w:rsid w:val="00687134"/>
    <w:rsid w:val="00687E01"/>
    <w:rsid w:val="006901B8"/>
    <w:rsid w:val="0069057C"/>
    <w:rsid w:val="00690984"/>
    <w:rsid w:val="00693241"/>
    <w:rsid w:val="00695808"/>
    <w:rsid w:val="00697013"/>
    <w:rsid w:val="0069712F"/>
    <w:rsid w:val="006974E8"/>
    <w:rsid w:val="006A01E5"/>
    <w:rsid w:val="006A0A44"/>
    <w:rsid w:val="006A112B"/>
    <w:rsid w:val="006A4242"/>
    <w:rsid w:val="006A4DA4"/>
    <w:rsid w:val="006A4E87"/>
    <w:rsid w:val="006A4F15"/>
    <w:rsid w:val="006A5914"/>
    <w:rsid w:val="006A7300"/>
    <w:rsid w:val="006A7A01"/>
    <w:rsid w:val="006B0539"/>
    <w:rsid w:val="006B0D72"/>
    <w:rsid w:val="006B151B"/>
    <w:rsid w:val="006B1733"/>
    <w:rsid w:val="006B1BAD"/>
    <w:rsid w:val="006B245A"/>
    <w:rsid w:val="006B3489"/>
    <w:rsid w:val="006B37B4"/>
    <w:rsid w:val="006B46FB"/>
    <w:rsid w:val="006B5B14"/>
    <w:rsid w:val="006B5D3C"/>
    <w:rsid w:val="006B61D3"/>
    <w:rsid w:val="006B62FC"/>
    <w:rsid w:val="006B6F38"/>
    <w:rsid w:val="006B749C"/>
    <w:rsid w:val="006B76C8"/>
    <w:rsid w:val="006C14AB"/>
    <w:rsid w:val="006C3777"/>
    <w:rsid w:val="006C430C"/>
    <w:rsid w:val="006C4F11"/>
    <w:rsid w:val="006C5920"/>
    <w:rsid w:val="006C59C8"/>
    <w:rsid w:val="006C65E0"/>
    <w:rsid w:val="006C77B4"/>
    <w:rsid w:val="006C7C7A"/>
    <w:rsid w:val="006D0D37"/>
    <w:rsid w:val="006D2CF6"/>
    <w:rsid w:val="006D3164"/>
    <w:rsid w:val="006D50D6"/>
    <w:rsid w:val="006D5AB0"/>
    <w:rsid w:val="006D6264"/>
    <w:rsid w:val="006D63DE"/>
    <w:rsid w:val="006D69E6"/>
    <w:rsid w:val="006D71E1"/>
    <w:rsid w:val="006D772B"/>
    <w:rsid w:val="006D7A64"/>
    <w:rsid w:val="006D7BA7"/>
    <w:rsid w:val="006E094F"/>
    <w:rsid w:val="006E21FB"/>
    <w:rsid w:val="006E2CEA"/>
    <w:rsid w:val="006E3B62"/>
    <w:rsid w:val="006E3CCF"/>
    <w:rsid w:val="006E426C"/>
    <w:rsid w:val="006E49B2"/>
    <w:rsid w:val="006E56E7"/>
    <w:rsid w:val="006E5A71"/>
    <w:rsid w:val="006E6303"/>
    <w:rsid w:val="006F0F2F"/>
    <w:rsid w:val="006F1001"/>
    <w:rsid w:val="006F1B2C"/>
    <w:rsid w:val="006F2AC4"/>
    <w:rsid w:val="006F37CC"/>
    <w:rsid w:val="006F38F8"/>
    <w:rsid w:val="006F63B7"/>
    <w:rsid w:val="006F6CA3"/>
    <w:rsid w:val="006F6CA8"/>
    <w:rsid w:val="007006A9"/>
    <w:rsid w:val="00700A68"/>
    <w:rsid w:val="007014AD"/>
    <w:rsid w:val="0070157D"/>
    <w:rsid w:val="0070171D"/>
    <w:rsid w:val="007018E8"/>
    <w:rsid w:val="00702106"/>
    <w:rsid w:val="0070282B"/>
    <w:rsid w:val="00702EFE"/>
    <w:rsid w:val="0070338E"/>
    <w:rsid w:val="00704335"/>
    <w:rsid w:val="0070722D"/>
    <w:rsid w:val="00711D28"/>
    <w:rsid w:val="00711E6C"/>
    <w:rsid w:val="007127AE"/>
    <w:rsid w:val="00712A74"/>
    <w:rsid w:val="00712C88"/>
    <w:rsid w:val="00715045"/>
    <w:rsid w:val="007161E4"/>
    <w:rsid w:val="0071630C"/>
    <w:rsid w:val="007164DE"/>
    <w:rsid w:val="00716DDA"/>
    <w:rsid w:val="0072021B"/>
    <w:rsid w:val="00721536"/>
    <w:rsid w:val="007216E2"/>
    <w:rsid w:val="00721821"/>
    <w:rsid w:val="007228C9"/>
    <w:rsid w:val="00723451"/>
    <w:rsid w:val="00723667"/>
    <w:rsid w:val="00723C8E"/>
    <w:rsid w:val="0072658A"/>
    <w:rsid w:val="00727A3D"/>
    <w:rsid w:val="00727BE4"/>
    <w:rsid w:val="00727EE4"/>
    <w:rsid w:val="00730195"/>
    <w:rsid w:val="007316E6"/>
    <w:rsid w:val="00732215"/>
    <w:rsid w:val="00732A50"/>
    <w:rsid w:val="007335B8"/>
    <w:rsid w:val="00733D7E"/>
    <w:rsid w:val="00734875"/>
    <w:rsid w:val="00735509"/>
    <w:rsid w:val="007355EC"/>
    <w:rsid w:val="007366A3"/>
    <w:rsid w:val="0073691F"/>
    <w:rsid w:val="00737EF3"/>
    <w:rsid w:val="007418A3"/>
    <w:rsid w:val="00741A84"/>
    <w:rsid w:val="007439E1"/>
    <w:rsid w:val="00744253"/>
    <w:rsid w:val="0074463C"/>
    <w:rsid w:val="0074592B"/>
    <w:rsid w:val="00746A51"/>
    <w:rsid w:val="00746ACF"/>
    <w:rsid w:val="007475D3"/>
    <w:rsid w:val="00751145"/>
    <w:rsid w:val="00751193"/>
    <w:rsid w:val="007518EB"/>
    <w:rsid w:val="00751C3D"/>
    <w:rsid w:val="00752054"/>
    <w:rsid w:val="00752463"/>
    <w:rsid w:val="0075329D"/>
    <w:rsid w:val="00753862"/>
    <w:rsid w:val="007545FE"/>
    <w:rsid w:val="0075559E"/>
    <w:rsid w:val="007578DF"/>
    <w:rsid w:val="00761144"/>
    <w:rsid w:val="00761203"/>
    <w:rsid w:val="00761654"/>
    <w:rsid w:val="00762651"/>
    <w:rsid w:val="00765558"/>
    <w:rsid w:val="007669D4"/>
    <w:rsid w:val="0077083C"/>
    <w:rsid w:val="007712D5"/>
    <w:rsid w:val="007724B4"/>
    <w:rsid w:val="00772686"/>
    <w:rsid w:val="007755F7"/>
    <w:rsid w:val="007756E7"/>
    <w:rsid w:val="007760F7"/>
    <w:rsid w:val="007767DE"/>
    <w:rsid w:val="00781956"/>
    <w:rsid w:val="007837DB"/>
    <w:rsid w:val="00784025"/>
    <w:rsid w:val="00784F6E"/>
    <w:rsid w:val="00785147"/>
    <w:rsid w:val="007871FF"/>
    <w:rsid w:val="00792342"/>
    <w:rsid w:val="00792641"/>
    <w:rsid w:val="007928F3"/>
    <w:rsid w:val="0079318F"/>
    <w:rsid w:val="007935BA"/>
    <w:rsid w:val="00793A77"/>
    <w:rsid w:val="00794140"/>
    <w:rsid w:val="00794192"/>
    <w:rsid w:val="007941DE"/>
    <w:rsid w:val="007941EC"/>
    <w:rsid w:val="00794B89"/>
    <w:rsid w:val="007952E5"/>
    <w:rsid w:val="00795C04"/>
    <w:rsid w:val="0079628B"/>
    <w:rsid w:val="007963EA"/>
    <w:rsid w:val="00796FE1"/>
    <w:rsid w:val="0079747B"/>
    <w:rsid w:val="007977A8"/>
    <w:rsid w:val="00797915"/>
    <w:rsid w:val="007A11E6"/>
    <w:rsid w:val="007A1CBD"/>
    <w:rsid w:val="007A2F94"/>
    <w:rsid w:val="007A3A31"/>
    <w:rsid w:val="007A42F0"/>
    <w:rsid w:val="007A46AD"/>
    <w:rsid w:val="007A500D"/>
    <w:rsid w:val="007B060E"/>
    <w:rsid w:val="007B20ED"/>
    <w:rsid w:val="007B428C"/>
    <w:rsid w:val="007B466E"/>
    <w:rsid w:val="007B4D7A"/>
    <w:rsid w:val="007B4F37"/>
    <w:rsid w:val="007B512A"/>
    <w:rsid w:val="007B6103"/>
    <w:rsid w:val="007B645B"/>
    <w:rsid w:val="007B744D"/>
    <w:rsid w:val="007C11AB"/>
    <w:rsid w:val="007C1E80"/>
    <w:rsid w:val="007C2097"/>
    <w:rsid w:val="007C4BBB"/>
    <w:rsid w:val="007C56AB"/>
    <w:rsid w:val="007C5AD7"/>
    <w:rsid w:val="007C68FF"/>
    <w:rsid w:val="007C72F5"/>
    <w:rsid w:val="007C77CA"/>
    <w:rsid w:val="007D084B"/>
    <w:rsid w:val="007D135D"/>
    <w:rsid w:val="007D2C55"/>
    <w:rsid w:val="007D3E8B"/>
    <w:rsid w:val="007D4977"/>
    <w:rsid w:val="007D5A7F"/>
    <w:rsid w:val="007D5B90"/>
    <w:rsid w:val="007D6A07"/>
    <w:rsid w:val="007D7BA7"/>
    <w:rsid w:val="007E043A"/>
    <w:rsid w:val="007E19AA"/>
    <w:rsid w:val="007E29D9"/>
    <w:rsid w:val="007E2EF4"/>
    <w:rsid w:val="007E304B"/>
    <w:rsid w:val="007E350A"/>
    <w:rsid w:val="007E3F47"/>
    <w:rsid w:val="007E565A"/>
    <w:rsid w:val="007E5DD2"/>
    <w:rsid w:val="007E5F5F"/>
    <w:rsid w:val="007E6086"/>
    <w:rsid w:val="007E7A4F"/>
    <w:rsid w:val="007E7CD9"/>
    <w:rsid w:val="007F12C3"/>
    <w:rsid w:val="007F41F2"/>
    <w:rsid w:val="007F5040"/>
    <w:rsid w:val="007F5650"/>
    <w:rsid w:val="007F7259"/>
    <w:rsid w:val="00800447"/>
    <w:rsid w:val="00801F0F"/>
    <w:rsid w:val="008027AA"/>
    <w:rsid w:val="008037BC"/>
    <w:rsid w:val="00803C7A"/>
    <w:rsid w:val="00803CB4"/>
    <w:rsid w:val="008040A8"/>
    <w:rsid w:val="00804E1F"/>
    <w:rsid w:val="008067C2"/>
    <w:rsid w:val="00806961"/>
    <w:rsid w:val="008073C0"/>
    <w:rsid w:val="0080775B"/>
    <w:rsid w:val="00807F33"/>
    <w:rsid w:val="0081194E"/>
    <w:rsid w:val="008122E1"/>
    <w:rsid w:val="00813287"/>
    <w:rsid w:val="0081412D"/>
    <w:rsid w:val="00814D34"/>
    <w:rsid w:val="00815322"/>
    <w:rsid w:val="008155A6"/>
    <w:rsid w:val="00815768"/>
    <w:rsid w:val="00816892"/>
    <w:rsid w:val="00817468"/>
    <w:rsid w:val="00820D29"/>
    <w:rsid w:val="00821206"/>
    <w:rsid w:val="00821588"/>
    <w:rsid w:val="00821AC5"/>
    <w:rsid w:val="008231AD"/>
    <w:rsid w:val="00823A43"/>
    <w:rsid w:val="00824B97"/>
    <w:rsid w:val="00825982"/>
    <w:rsid w:val="00825D35"/>
    <w:rsid w:val="008267BB"/>
    <w:rsid w:val="008270DE"/>
    <w:rsid w:val="008279FA"/>
    <w:rsid w:val="00830BCD"/>
    <w:rsid w:val="008338B1"/>
    <w:rsid w:val="00833B92"/>
    <w:rsid w:val="008342A1"/>
    <w:rsid w:val="008346F6"/>
    <w:rsid w:val="00834A35"/>
    <w:rsid w:val="00834E77"/>
    <w:rsid w:val="00835BB9"/>
    <w:rsid w:val="0083624D"/>
    <w:rsid w:val="00837487"/>
    <w:rsid w:val="008376B9"/>
    <w:rsid w:val="008378A1"/>
    <w:rsid w:val="00840338"/>
    <w:rsid w:val="0084226D"/>
    <w:rsid w:val="00842C0E"/>
    <w:rsid w:val="008431DC"/>
    <w:rsid w:val="00844AD7"/>
    <w:rsid w:val="00844EF6"/>
    <w:rsid w:val="0084562A"/>
    <w:rsid w:val="008458A3"/>
    <w:rsid w:val="008459C1"/>
    <w:rsid w:val="0084635E"/>
    <w:rsid w:val="00846D65"/>
    <w:rsid w:val="00847A7B"/>
    <w:rsid w:val="00847B30"/>
    <w:rsid w:val="00850A09"/>
    <w:rsid w:val="0085268D"/>
    <w:rsid w:val="00853CDE"/>
    <w:rsid w:val="0085457E"/>
    <w:rsid w:val="008546C4"/>
    <w:rsid w:val="0085526B"/>
    <w:rsid w:val="008557D2"/>
    <w:rsid w:val="008574F1"/>
    <w:rsid w:val="008601BF"/>
    <w:rsid w:val="008603F7"/>
    <w:rsid w:val="00860A9C"/>
    <w:rsid w:val="00862584"/>
    <w:rsid w:val="008625E5"/>
    <w:rsid w:val="008626E7"/>
    <w:rsid w:val="00863865"/>
    <w:rsid w:val="008647E3"/>
    <w:rsid w:val="008658CF"/>
    <w:rsid w:val="0086609F"/>
    <w:rsid w:val="0086737C"/>
    <w:rsid w:val="00867467"/>
    <w:rsid w:val="008701CD"/>
    <w:rsid w:val="00870EBE"/>
    <w:rsid w:val="00870EE7"/>
    <w:rsid w:val="00871991"/>
    <w:rsid w:val="00871CD0"/>
    <w:rsid w:val="00872518"/>
    <w:rsid w:val="00872AD5"/>
    <w:rsid w:val="008748FE"/>
    <w:rsid w:val="00874E0C"/>
    <w:rsid w:val="00874E6A"/>
    <w:rsid w:val="00877BF2"/>
    <w:rsid w:val="0088018A"/>
    <w:rsid w:val="00880892"/>
    <w:rsid w:val="00880D79"/>
    <w:rsid w:val="00881217"/>
    <w:rsid w:val="008840F5"/>
    <w:rsid w:val="00885FEE"/>
    <w:rsid w:val="008863B9"/>
    <w:rsid w:val="008866DE"/>
    <w:rsid w:val="00886CB3"/>
    <w:rsid w:val="00886F5F"/>
    <w:rsid w:val="0089093E"/>
    <w:rsid w:val="008919F0"/>
    <w:rsid w:val="00892748"/>
    <w:rsid w:val="00892D6D"/>
    <w:rsid w:val="00892F16"/>
    <w:rsid w:val="00893588"/>
    <w:rsid w:val="00893990"/>
    <w:rsid w:val="008963FC"/>
    <w:rsid w:val="008A13C4"/>
    <w:rsid w:val="008A2099"/>
    <w:rsid w:val="008A2BBC"/>
    <w:rsid w:val="008A321F"/>
    <w:rsid w:val="008A3A98"/>
    <w:rsid w:val="008A4397"/>
    <w:rsid w:val="008A45A6"/>
    <w:rsid w:val="008A68BB"/>
    <w:rsid w:val="008B0048"/>
    <w:rsid w:val="008B084C"/>
    <w:rsid w:val="008B0C84"/>
    <w:rsid w:val="008B11F6"/>
    <w:rsid w:val="008B1411"/>
    <w:rsid w:val="008B17B9"/>
    <w:rsid w:val="008B3F8F"/>
    <w:rsid w:val="008B4A46"/>
    <w:rsid w:val="008B557C"/>
    <w:rsid w:val="008B5632"/>
    <w:rsid w:val="008B67E3"/>
    <w:rsid w:val="008B705E"/>
    <w:rsid w:val="008B7BD8"/>
    <w:rsid w:val="008C05A4"/>
    <w:rsid w:val="008C2538"/>
    <w:rsid w:val="008C2FD1"/>
    <w:rsid w:val="008C3C25"/>
    <w:rsid w:val="008C4B53"/>
    <w:rsid w:val="008C55C4"/>
    <w:rsid w:val="008C5D2C"/>
    <w:rsid w:val="008C7273"/>
    <w:rsid w:val="008C77E2"/>
    <w:rsid w:val="008D021D"/>
    <w:rsid w:val="008D02BA"/>
    <w:rsid w:val="008D058E"/>
    <w:rsid w:val="008D2DD5"/>
    <w:rsid w:val="008D44AD"/>
    <w:rsid w:val="008D638C"/>
    <w:rsid w:val="008D64C1"/>
    <w:rsid w:val="008D6636"/>
    <w:rsid w:val="008D6A7C"/>
    <w:rsid w:val="008D6DF1"/>
    <w:rsid w:val="008E139B"/>
    <w:rsid w:val="008E1671"/>
    <w:rsid w:val="008E1A1D"/>
    <w:rsid w:val="008E1B7D"/>
    <w:rsid w:val="008E34F0"/>
    <w:rsid w:val="008E52A5"/>
    <w:rsid w:val="008E6341"/>
    <w:rsid w:val="008E687B"/>
    <w:rsid w:val="008F0215"/>
    <w:rsid w:val="008F035F"/>
    <w:rsid w:val="008F2873"/>
    <w:rsid w:val="008F2B2B"/>
    <w:rsid w:val="008F3789"/>
    <w:rsid w:val="008F5CC4"/>
    <w:rsid w:val="008F686C"/>
    <w:rsid w:val="008F7DE6"/>
    <w:rsid w:val="00901AC3"/>
    <w:rsid w:val="00902730"/>
    <w:rsid w:val="00902FFD"/>
    <w:rsid w:val="009031B0"/>
    <w:rsid w:val="0090376E"/>
    <w:rsid w:val="00903780"/>
    <w:rsid w:val="00903B93"/>
    <w:rsid w:val="009045C2"/>
    <w:rsid w:val="0090460A"/>
    <w:rsid w:val="00904AB2"/>
    <w:rsid w:val="00905CBF"/>
    <w:rsid w:val="00905E81"/>
    <w:rsid w:val="0090727D"/>
    <w:rsid w:val="0090729E"/>
    <w:rsid w:val="0091255D"/>
    <w:rsid w:val="00913F41"/>
    <w:rsid w:val="0091435A"/>
    <w:rsid w:val="009145E7"/>
    <w:rsid w:val="009148DE"/>
    <w:rsid w:val="00915502"/>
    <w:rsid w:val="00915A0E"/>
    <w:rsid w:val="00917ED9"/>
    <w:rsid w:val="009210D6"/>
    <w:rsid w:val="00922DB1"/>
    <w:rsid w:val="00922E90"/>
    <w:rsid w:val="009233A2"/>
    <w:rsid w:val="009248FF"/>
    <w:rsid w:val="009274B4"/>
    <w:rsid w:val="009279CF"/>
    <w:rsid w:val="00927FC4"/>
    <w:rsid w:val="009300F6"/>
    <w:rsid w:val="0093029D"/>
    <w:rsid w:val="009306FC"/>
    <w:rsid w:val="00932203"/>
    <w:rsid w:val="00936BFD"/>
    <w:rsid w:val="0093748F"/>
    <w:rsid w:val="00940FB5"/>
    <w:rsid w:val="00941E30"/>
    <w:rsid w:val="00942459"/>
    <w:rsid w:val="00942EFE"/>
    <w:rsid w:val="00942FAA"/>
    <w:rsid w:val="00946A8A"/>
    <w:rsid w:val="00946BCE"/>
    <w:rsid w:val="00947240"/>
    <w:rsid w:val="00947708"/>
    <w:rsid w:val="0094795D"/>
    <w:rsid w:val="00950127"/>
    <w:rsid w:val="00950271"/>
    <w:rsid w:val="00950DA1"/>
    <w:rsid w:val="0095162F"/>
    <w:rsid w:val="009519FE"/>
    <w:rsid w:val="00952404"/>
    <w:rsid w:val="00952869"/>
    <w:rsid w:val="009535D2"/>
    <w:rsid w:val="00953D6E"/>
    <w:rsid w:val="00954D33"/>
    <w:rsid w:val="0095561F"/>
    <w:rsid w:val="00960A25"/>
    <w:rsid w:val="00960D37"/>
    <w:rsid w:val="00963E02"/>
    <w:rsid w:val="00964233"/>
    <w:rsid w:val="00964D83"/>
    <w:rsid w:val="00964D93"/>
    <w:rsid w:val="00965406"/>
    <w:rsid w:val="00965803"/>
    <w:rsid w:val="00965ED7"/>
    <w:rsid w:val="00965FD1"/>
    <w:rsid w:val="0096648B"/>
    <w:rsid w:val="009668E8"/>
    <w:rsid w:val="00971BB4"/>
    <w:rsid w:val="009727D4"/>
    <w:rsid w:val="009729E0"/>
    <w:rsid w:val="00974208"/>
    <w:rsid w:val="00975167"/>
    <w:rsid w:val="00975551"/>
    <w:rsid w:val="009769D1"/>
    <w:rsid w:val="00976D50"/>
    <w:rsid w:val="00976DF5"/>
    <w:rsid w:val="009777D9"/>
    <w:rsid w:val="009822D1"/>
    <w:rsid w:val="00982327"/>
    <w:rsid w:val="009823C6"/>
    <w:rsid w:val="00983307"/>
    <w:rsid w:val="00983919"/>
    <w:rsid w:val="0098392F"/>
    <w:rsid w:val="00983BEF"/>
    <w:rsid w:val="00985496"/>
    <w:rsid w:val="00985EEF"/>
    <w:rsid w:val="009862CE"/>
    <w:rsid w:val="0098687A"/>
    <w:rsid w:val="0098690F"/>
    <w:rsid w:val="00986E0B"/>
    <w:rsid w:val="009875D8"/>
    <w:rsid w:val="00987D25"/>
    <w:rsid w:val="009911E6"/>
    <w:rsid w:val="00991B88"/>
    <w:rsid w:val="00992FA9"/>
    <w:rsid w:val="00994181"/>
    <w:rsid w:val="009943C6"/>
    <w:rsid w:val="00994657"/>
    <w:rsid w:val="00995DF1"/>
    <w:rsid w:val="009961C3"/>
    <w:rsid w:val="00996DE9"/>
    <w:rsid w:val="009A153A"/>
    <w:rsid w:val="009A3078"/>
    <w:rsid w:val="009A3978"/>
    <w:rsid w:val="009A3BFA"/>
    <w:rsid w:val="009A3F9D"/>
    <w:rsid w:val="009A4E60"/>
    <w:rsid w:val="009A5753"/>
    <w:rsid w:val="009A579D"/>
    <w:rsid w:val="009A68FD"/>
    <w:rsid w:val="009A6AEA"/>
    <w:rsid w:val="009A75B5"/>
    <w:rsid w:val="009B16BF"/>
    <w:rsid w:val="009B4501"/>
    <w:rsid w:val="009B4BD0"/>
    <w:rsid w:val="009B4D74"/>
    <w:rsid w:val="009B5076"/>
    <w:rsid w:val="009B5F2E"/>
    <w:rsid w:val="009B69C9"/>
    <w:rsid w:val="009C0139"/>
    <w:rsid w:val="009C14AD"/>
    <w:rsid w:val="009C2961"/>
    <w:rsid w:val="009C5455"/>
    <w:rsid w:val="009C5E9C"/>
    <w:rsid w:val="009C7EDF"/>
    <w:rsid w:val="009D073A"/>
    <w:rsid w:val="009D0F93"/>
    <w:rsid w:val="009D0FB7"/>
    <w:rsid w:val="009D1D38"/>
    <w:rsid w:val="009D20AB"/>
    <w:rsid w:val="009D25D9"/>
    <w:rsid w:val="009D3261"/>
    <w:rsid w:val="009D382C"/>
    <w:rsid w:val="009D4D8B"/>
    <w:rsid w:val="009D53F3"/>
    <w:rsid w:val="009D5ED1"/>
    <w:rsid w:val="009D7FB2"/>
    <w:rsid w:val="009E039D"/>
    <w:rsid w:val="009E0F28"/>
    <w:rsid w:val="009E15A8"/>
    <w:rsid w:val="009E25C1"/>
    <w:rsid w:val="009E27F0"/>
    <w:rsid w:val="009E2887"/>
    <w:rsid w:val="009E3297"/>
    <w:rsid w:val="009E35BC"/>
    <w:rsid w:val="009E3902"/>
    <w:rsid w:val="009E410C"/>
    <w:rsid w:val="009E4148"/>
    <w:rsid w:val="009E4646"/>
    <w:rsid w:val="009E6CDD"/>
    <w:rsid w:val="009E7096"/>
    <w:rsid w:val="009E74AE"/>
    <w:rsid w:val="009F0DDD"/>
    <w:rsid w:val="009F0ECD"/>
    <w:rsid w:val="009F1B17"/>
    <w:rsid w:val="009F1E5E"/>
    <w:rsid w:val="009F2C5F"/>
    <w:rsid w:val="009F4621"/>
    <w:rsid w:val="009F50BF"/>
    <w:rsid w:val="009F5D49"/>
    <w:rsid w:val="009F734F"/>
    <w:rsid w:val="009F7F34"/>
    <w:rsid w:val="00A00421"/>
    <w:rsid w:val="00A013EC"/>
    <w:rsid w:val="00A0197C"/>
    <w:rsid w:val="00A02238"/>
    <w:rsid w:val="00A02552"/>
    <w:rsid w:val="00A0363B"/>
    <w:rsid w:val="00A055BE"/>
    <w:rsid w:val="00A06F19"/>
    <w:rsid w:val="00A07177"/>
    <w:rsid w:val="00A078F7"/>
    <w:rsid w:val="00A07910"/>
    <w:rsid w:val="00A12A3F"/>
    <w:rsid w:val="00A12FB4"/>
    <w:rsid w:val="00A13E60"/>
    <w:rsid w:val="00A144AD"/>
    <w:rsid w:val="00A15074"/>
    <w:rsid w:val="00A15D4C"/>
    <w:rsid w:val="00A2037E"/>
    <w:rsid w:val="00A20E26"/>
    <w:rsid w:val="00A23097"/>
    <w:rsid w:val="00A23BAF"/>
    <w:rsid w:val="00A24241"/>
    <w:rsid w:val="00A246B6"/>
    <w:rsid w:val="00A24ECD"/>
    <w:rsid w:val="00A24ED9"/>
    <w:rsid w:val="00A2513C"/>
    <w:rsid w:val="00A25964"/>
    <w:rsid w:val="00A25EEB"/>
    <w:rsid w:val="00A26798"/>
    <w:rsid w:val="00A27F2D"/>
    <w:rsid w:val="00A3096D"/>
    <w:rsid w:val="00A31632"/>
    <w:rsid w:val="00A321C0"/>
    <w:rsid w:val="00A32B7C"/>
    <w:rsid w:val="00A32FE7"/>
    <w:rsid w:val="00A33324"/>
    <w:rsid w:val="00A35E8F"/>
    <w:rsid w:val="00A36621"/>
    <w:rsid w:val="00A36AC8"/>
    <w:rsid w:val="00A37AE6"/>
    <w:rsid w:val="00A37D47"/>
    <w:rsid w:val="00A41708"/>
    <w:rsid w:val="00A42CE5"/>
    <w:rsid w:val="00A43199"/>
    <w:rsid w:val="00A43BF1"/>
    <w:rsid w:val="00A44B1D"/>
    <w:rsid w:val="00A4567C"/>
    <w:rsid w:val="00A4613C"/>
    <w:rsid w:val="00A463D1"/>
    <w:rsid w:val="00A469BA"/>
    <w:rsid w:val="00A46B24"/>
    <w:rsid w:val="00A47043"/>
    <w:rsid w:val="00A47E70"/>
    <w:rsid w:val="00A505C2"/>
    <w:rsid w:val="00A50CF0"/>
    <w:rsid w:val="00A51610"/>
    <w:rsid w:val="00A53A38"/>
    <w:rsid w:val="00A53FF0"/>
    <w:rsid w:val="00A540B9"/>
    <w:rsid w:val="00A55395"/>
    <w:rsid w:val="00A55D69"/>
    <w:rsid w:val="00A5765C"/>
    <w:rsid w:val="00A57BF8"/>
    <w:rsid w:val="00A6018F"/>
    <w:rsid w:val="00A603B6"/>
    <w:rsid w:val="00A60D92"/>
    <w:rsid w:val="00A62C81"/>
    <w:rsid w:val="00A62D54"/>
    <w:rsid w:val="00A659EF"/>
    <w:rsid w:val="00A65C1A"/>
    <w:rsid w:val="00A66334"/>
    <w:rsid w:val="00A67D55"/>
    <w:rsid w:val="00A70AC5"/>
    <w:rsid w:val="00A72262"/>
    <w:rsid w:val="00A7256C"/>
    <w:rsid w:val="00A725EC"/>
    <w:rsid w:val="00A73D68"/>
    <w:rsid w:val="00A75674"/>
    <w:rsid w:val="00A75B6D"/>
    <w:rsid w:val="00A75B9E"/>
    <w:rsid w:val="00A7671C"/>
    <w:rsid w:val="00A76CC7"/>
    <w:rsid w:val="00A77923"/>
    <w:rsid w:val="00A8212E"/>
    <w:rsid w:val="00A83743"/>
    <w:rsid w:val="00A83DCB"/>
    <w:rsid w:val="00A86A9B"/>
    <w:rsid w:val="00A86B47"/>
    <w:rsid w:val="00A878AF"/>
    <w:rsid w:val="00A90533"/>
    <w:rsid w:val="00A908E8"/>
    <w:rsid w:val="00A9178B"/>
    <w:rsid w:val="00A92B72"/>
    <w:rsid w:val="00A92CA9"/>
    <w:rsid w:val="00A93EB4"/>
    <w:rsid w:val="00A9407F"/>
    <w:rsid w:val="00A9579B"/>
    <w:rsid w:val="00A95955"/>
    <w:rsid w:val="00A95965"/>
    <w:rsid w:val="00A95CDE"/>
    <w:rsid w:val="00A95E98"/>
    <w:rsid w:val="00A96C2A"/>
    <w:rsid w:val="00A97460"/>
    <w:rsid w:val="00A977DD"/>
    <w:rsid w:val="00AA2CBC"/>
    <w:rsid w:val="00AA49C3"/>
    <w:rsid w:val="00AA4F4B"/>
    <w:rsid w:val="00AA5B6B"/>
    <w:rsid w:val="00AA6A7A"/>
    <w:rsid w:val="00AB0757"/>
    <w:rsid w:val="00AB0948"/>
    <w:rsid w:val="00AB1B7C"/>
    <w:rsid w:val="00AB2F27"/>
    <w:rsid w:val="00AB33E8"/>
    <w:rsid w:val="00AB7A64"/>
    <w:rsid w:val="00AB7AD1"/>
    <w:rsid w:val="00AC0421"/>
    <w:rsid w:val="00AC07CA"/>
    <w:rsid w:val="00AC0BBE"/>
    <w:rsid w:val="00AC1680"/>
    <w:rsid w:val="00AC2A82"/>
    <w:rsid w:val="00AC3EE7"/>
    <w:rsid w:val="00AC5820"/>
    <w:rsid w:val="00AC5DFC"/>
    <w:rsid w:val="00AC5E0C"/>
    <w:rsid w:val="00AD16BF"/>
    <w:rsid w:val="00AD1CD8"/>
    <w:rsid w:val="00AD301B"/>
    <w:rsid w:val="00AD3245"/>
    <w:rsid w:val="00AD4892"/>
    <w:rsid w:val="00AD56A4"/>
    <w:rsid w:val="00AD57E5"/>
    <w:rsid w:val="00AD7861"/>
    <w:rsid w:val="00AD7B7D"/>
    <w:rsid w:val="00AD7CC7"/>
    <w:rsid w:val="00AE20FF"/>
    <w:rsid w:val="00AE3787"/>
    <w:rsid w:val="00AE3B52"/>
    <w:rsid w:val="00AE3D41"/>
    <w:rsid w:val="00AE425F"/>
    <w:rsid w:val="00AE503C"/>
    <w:rsid w:val="00AE7806"/>
    <w:rsid w:val="00AE7C34"/>
    <w:rsid w:val="00AF01DF"/>
    <w:rsid w:val="00AF10E2"/>
    <w:rsid w:val="00AF14B6"/>
    <w:rsid w:val="00AF24DD"/>
    <w:rsid w:val="00AF55EA"/>
    <w:rsid w:val="00AF650B"/>
    <w:rsid w:val="00AF6736"/>
    <w:rsid w:val="00AF688F"/>
    <w:rsid w:val="00AF691B"/>
    <w:rsid w:val="00AF7721"/>
    <w:rsid w:val="00B005D3"/>
    <w:rsid w:val="00B00929"/>
    <w:rsid w:val="00B00C93"/>
    <w:rsid w:val="00B027F2"/>
    <w:rsid w:val="00B0467C"/>
    <w:rsid w:val="00B05676"/>
    <w:rsid w:val="00B10AB2"/>
    <w:rsid w:val="00B10F9A"/>
    <w:rsid w:val="00B119A2"/>
    <w:rsid w:val="00B1516F"/>
    <w:rsid w:val="00B152AC"/>
    <w:rsid w:val="00B166E9"/>
    <w:rsid w:val="00B16FA7"/>
    <w:rsid w:val="00B170BF"/>
    <w:rsid w:val="00B20C19"/>
    <w:rsid w:val="00B23B82"/>
    <w:rsid w:val="00B23CF8"/>
    <w:rsid w:val="00B23DC5"/>
    <w:rsid w:val="00B23E25"/>
    <w:rsid w:val="00B24E95"/>
    <w:rsid w:val="00B25226"/>
    <w:rsid w:val="00B258BB"/>
    <w:rsid w:val="00B25E0C"/>
    <w:rsid w:val="00B27C6C"/>
    <w:rsid w:val="00B3084E"/>
    <w:rsid w:val="00B31876"/>
    <w:rsid w:val="00B31E0B"/>
    <w:rsid w:val="00B3391A"/>
    <w:rsid w:val="00B340BA"/>
    <w:rsid w:val="00B35D21"/>
    <w:rsid w:val="00B35E40"/>
    <w:rsid w:val="00B363D2"/>
    <w:rsid w:val="00B42873"/>
    <w:rsid w:val="00B454A5"/>
    <w:rsid w:val="00B455E4"/>
    <w:rsid w:val="00B46724"/>
    <w:rsid w:val="00B502BF"/>
    <w:rsid w:val="00B50BCC"/>
    <w:rsid w:val="00B51900"/>
    <w:rsid w:val="00B51A4F"/>
    <w:rsid w:val="00B51D1B"/>
    <w:rsid w:val="00B53D85"/>
    <w:rsid w:val="00B55064"/>
    <w:rsid w:val="00B55784"/>
    <w:rsid w:val="00B55A50"/>
    <w:rsid w:val="00B61284"/>
    <w:rsid w:val="00B61623"/>
    <w:rsid w:val="00B61DE6"/>
    <w:rsid w:val="00B6268A"/>
    <w:rsid w:val="00B62F3E"/>
    <w:rsid w:val="00B63539"/>
    <w:rsid w:val="00B65040"/>
    <w:rsid w:val="00B67B97"/>
    <w:rsid w:val="00B70808"/>
    <w:rsid w:val="00B70AD1"/>
    <w:rsid w:val="00B714B8"/>
    <w:rsid w:val="00B716CF"/>
    <w:rsid w:val="00B7205A"/>
    <w:rsid w:val="00B73A41"/>
    <w:rsid w:val="00B7493D"/>
    <w:rsid w:val="00B7494E"/>
    <w:rsid w:val="00B7538F"/>
    <w:rsid w:val="00B754AB"/>
    <w:rsid w:val="00B75C30"/>
    <w:rsid w:val="00B768FD"/>
    <w:rsid w:val="00B76A15"/>
    <w:rsid w:val="00B76C97"/>
    <w:rsid w:val="00B77377"/>
    <w:rsid w:val="00B81155"/>
    <w:rsid w:val="00B827EA"/>
    <w:rsid w:val="00B82AAF"/>
    <w:rsid w:val="00B83681"/>
    <w:rsid w:val="00B839C5"/>
    <w:rsid w:val="00B849C8"/>
    <w:rsid w:val="00B84B2B"/>
    <w:rsid w:val="00B8540E"/>
    <w:rsid w:val="00B858B2"/>
    <w:rsid w:val="00B85983"/>
    <w:rsid w:val="00B85E4B"/>
    <w:rsid w:val="00B871AC"/>
    <w:rsid w:val="00B872F6"/>
    <w:rsid w:val="00B87612"/>
    <w:rsid w:val="00B87F40"/>
    <w:rsid w:val="00B91A57"/>
    <w:rsid w:val="00B92A72"/>
    <w:rsid w:val="00B93085"/>
    <w:rsid w:val="00B93213"/>
    <w:rsid w:val="00B94035"/>
    <w:rsid w:val="00B9475C"/>
    <w:rsid w:val="00B948C3"/>
    <w:rsid w:val="00B94A2E"/>
    <w:rsid w:val="00B94C42"/>
    <w:rsid w:val="00B95A90"/>
    <w:rsid w:val="00B95F77"/>
    <w:rsid w:val="00B96162"/>
    <w:rsid w:val="00B968C8"/>
    <w:rsid w:val="00B96D64"/>
    <w:rsid w:val="00B979FC"/>
    <w:rsid w:val="00BA0819"/>
    <w:rsid w:val="00BA1E16"/>
    <w:rsid w:val="00BA2CEF"/>
    <w:rsid w:val="00BA37B2"/>
    <w:rsid w:val="00BA3C76"/>
    <w:rsid w:val="00BA3E34"/>
    <w:rsid w:val="00BA3EC5"/>
    <w:rsid w:val="00BA4180"/>
    <w:rsid w:val="00BA5135"/>
    <w:rsid w:val="00BA51D9"/>
    <w:rsid w:val="00BA59DE"/>
    <w:rsid w:val="00BA5EA0"/>
    <w:rsid w:val="00BA620A"/>
    <w:rsid w:val="00BA63E0"/>
    <w:rsid w:val="00BB009F"/>
    <w:rsid w:val="00BB081E"/>
    <w:rsid w:val="00BB13CE"/>
    <w:rsid w:val="00BB1665"/>
    <w:rsid w:val="00BB272A"/>
    <w:rsid w:val="00BB2822"/>
    <w:rsid w:val="00BB3392"/>
    <w:rsid w:val="00BB5DFC"/>
    <w:rsid w:val="00BB6C03"/>
    <w:rsid w:val="00BB6DCE"/>
    <w:rsid w:val="00BB71AA"/>
    <w:rsid w:val="00BB723E"/>
    <w:rsid w:val="00BB72DA"/>
    <w:rsid w:val="00BB76A7"/>
    <w:rsid w:val="00BC0959"/>
    <w:rsid w:val="00BC18DA"/>
    <w:rsid w:val="00BC24B7"/>
    <w:rsid w:val="00BC2DC9"/>
    <w:rsid w:val="00BC3748"/>
    <w:rsid w:val="00BC47F5"/>
    <w:rsid w:val="00BC4A96"/>
    <w:rsid w:val="00BC5850"/>
    <w:rsid w:val="00BC5D22"/>
    <w:rsid w:val="00BC5DD0"/>
    <w:rsid w:val="00BC6701"/>
    <w:rsid w:val="00BC6918"/>
    <w:rsid w:val="00BC69AB"/>
    <w:rsid w:val="00BD0052"/>
    <w:rsid w:val="00BD0300"/>
    <w:rsid w:val="00BD1A85"/>
    <w:rsid w:val="00BD2695"/>
    <w:rsid w:val="00BD279D"/>
    <w:rsid w:val="00BD3579"/>
    <w:rsid w:val="00BD3893"/>
    <w:rsid w:val="00BD3F40"/>
    <w:rsid w:val="00BD3F8D"/>
    <w:rsid w:val="00BD404A"/>
    <w:rsid w:val="00BD4798"/>
    <w:rsid w:val="00BD4831"/>
    <w:rsid w:val="00BD6BB8"/>
    <w:rsid w:val="00BD6F10"/>
    <w:rsid w:val="00BE060A"/>
    <w:rsid w:val="00BE1D4B"/>
    <w:rsid w:val="00BE2B32"/>
    <w:rsid w:val="00BE300D"/>
    <w:rsid w:val="00BE5069"/>
    <w:rsid w:val="00BE5D2E"/>
    <w:rsid w:val="00BE657E"/>
    <w:rsid w:val="00BE6D19"/>
    <w:rsid w:val="00BF0199"/>
    <w:rsid w:val="00BF06C5"/>
    <w:rsid w:val="00BF21A0"/>
    <w:rsid w:val="00BF2271"/>
    <w:rsid w:val="00BF260F"/>
    <w:rsid w:val="00BF306D"/>
    <w:rsid w:val="00BF321D"/>
    <w:rsid w:val="00BF5295"/>
    <w:rsid w:val="00BF578F"/>
    <w:rsid w:val="00BF62C2"/>
    <w:rsid w:val="00BF6BB2"/>
    <w:rsid w:val="00BF7525"/>
    <w:rsid w:val="00C02004"/>
    <w:rsid w:val="00C04A59"/>
    <w:rsid w:val="00C04E2E"/>
    <w:rsid w:val="00C05BCA"/>
    <w:rsid w:val="00C06D50"/>
    <w:rsid w:val="00C0798E"/>
    <w:rsid w:val="00C1246F"/>
    <w:rsid w:val="00C13BBE"/>
    <w:rsid w:val="00C1473B"/>
    <w:rsid w:val="00C1527D"/>
    <w:rsid w:val="00C15DFB"/>
    <w:rsid w:val="00C16F96"/>
    <w:rsid w:val="00C2116D"/>
    <w:rsid w:val="00C23710"/>
    <w:rsid w:val="00C23C7C"/>
    <w:rsid w:val="00C243FE"/>
    <w:rsid w:val="00C24D9B"/>
    <w:rsid w:val="00C2509E"/>
    <w:rsid w:val="00C25AFB"/>
    <w:rsid w:val="00C2616E"/>
    <w:rsid w:val="00C3147B"/>
    <w:rsid w:val="00C33005"/>
    <w:rsid w:val="00C333A3"/>
    <w:rsid w:val="00C33F9E"/>
    <w:rsid w:val="00C35765"/>
    <w:rsid w:val="00C36B02"/>
    <w:rsid w:val="00C36D36"/>
    <w:rsid w:val="00C41DB1"/>
    <w:rsid w:val="00C42B7E"/>
    <w:rsid w:val="00C42ED3"/>
    <w:rsid w:val="00C4477D"/>
    <w:rsid w:val="00C45369"/>
    <w:rsid w:val="00C457B9"/>
    <w:rsid w:val="00C4598B"/>
    <w:rsid w:val="00C47535"/>
    <w:rsid w:val="00C5072C"/>
    <w:rsid w:val="00C50EE4"/>
    <w:rsid w:val="00C51C05"/>
    <w:rsid w:val="00C53100"/>
    <w:rsid w:val="00C53259"/>
    <w:rsid w:val="00C5593E"/>
    <w:rsid w:val="00C55BD6"/>
    <w:rsid w:val="00C5707D"/>
    <w:rsid w:val="00C573DE"/>
    <w:rsid w:val="00C6006D"/>
    <w:rsid w:val="00C61060"/>
    <w:rsid w:val="00C628F5"/>
    <w:rsid w:val="00C63875"/>
    <w:rsid w:val="00C6483A"/>
    <w:rsid w:val="00C658E4"/>
    <w:rsid w:val="00C65B93"/>
    <w:rsid w:val="00C66BA2"/>
    <w:rsid w:val="00C67D12"/>
    <w:rsid w:val="00C70997"/>
    <w:rsid w:val="00C74B9A"/>
    <w:rsid w:val="00C768F8"/>
    <w:rsid w:val="00C80E51"/>
    <w:rsid w:val="00C811FA"/>
    <w:rsid w:val="00C814AE"/>
    <w:rsid w:val="00C818BB"/>
    <w:rsid w:val="00C8190E"/>
    <w:rsid w:val="00C81E1E"/>
    <w:rsid w:val="00C84271"/>
    <w:rsid w:val="00C8483E"/>
    <w:rsid w:val="00C85CF8"/>
    <w:rsid w:val="00C87B19"/>
    <w:rsid w:val="00C87C68"/>
    <w:rsid w:val="00C90045"/>
    <w:rsid w:val="00C91967"/>
    <w:rsid w:val="00C91DAA"/>
    <w:rsid w:val="00C92895"/>
    <w:rsid w:val="00C93032"/>
    <w:rsid w:val="00C93EDF"/>
    <w:rsid w:val="00C95985"/>
    <w:rsid w:val="00C96812"/>
    <w:rsid w:val="00C97043"/>
    <w:rsid w:val="00C9741C"/>
    <w:rsid w:val="00CA00EF"/>
    <w:rsid w:val="00CA01F0"/>
    <w:rsid w:val="00CA081E"/>
    <w:rsid w:val="00CA1454"/>
    <w:rsid w:val="00CA1475"/>
    <w:rsid w:val="00CA29F9"/>
    <w:rsid w:val="00CA5472"/>
    <w:rsid w:val="00CA6357"/>
    <w:rsid w:val="00CA706F"/>
    <w:rsid w:val="00CA720D"/>
    <w:rsid w:val="00CB1BA6"/>
    <w:rsid w:val="00CB1E8B"/>
    <w:rsid w:val="00CB2C8E"/>
    <w:rsid w:val="00CB3214"/>
    <w:rsid w:val="00CB3596"/>
    <w:rsid w:val="00CB37FB"/>
    <w:rsid w:val="00CB3C61"/>
    <w:rsid w:val="00CB3E72"/>
    <w:rsid w:val="00CB4388"/>
    <w:rsid w:val="00CB518C"/>
    <w:rsid w:val="00CB54E0"/>
    <w:rsid w:val="00CB5E80"/>
    <w:rsid w:val="00CB61E7"/>
    <w:rsid w:val="00CC0357"/>
    <w:rsid w:val="00CC0A7D"/>
    <w:rsid w:val="00CC14DB"/>
    <w:rsid w:val="00CC2538"/>
    <w:rsid w:val="00CC29DA"/>
    <w:rsid w:val="00CC3645"/>
    <w:rsid w:val="00CC411D"/>
    <w:rsid w:val="00CC5026"/>
    <w:rsid w:val="00CC5522"/>
    <w:rsid w:val="00CC68D0"/>
    <w:rsid w:val="00CC6F67"/>
    <w:rsid w:val="00CC705F"/>
    <w:rsid w:val="00CC7200"/>
    <w:rsid w:val="00CC73AD"/>
    <w:rsid w:val="00CC76C7"/>
    <w:rsid w:val="00CD134D"/>
    <w:rsid w:val="00CD18B7"/>
    <w:rsid w:val="00CD2682"/>
    <w:rsid w:val="00CD3C79"/>
    <w:rsid w:val="00CD4201"/>
    <w:rsid w:val="00CD4992"/>
    <w:rsid w:val="00CD5399"/>
    <w:rsid w:val="00CD599C"/>
    <w:rsid w:val="00CD6C6F"/>
    <w:rsid w:val="00CD6EC7"/>
    <w:rsid w:val="00CE0BF6"/>
    <w:rsid w:val="00CE10A0"/>
    <w:rsid w:val="00CE12CC"/>
    <w:rsid w:val="00CE1425"/>
    <w:rsid w:val="00CE2139"/>
    <w:rsid w:val="00CE2838"/>
    <w:rsid w:val="00CE29ED"/>
    <w:rsid w:val="00CE2C2F"/>
    <w:rsid w:val="00CE3BD5"/>
    <w:rsid w:val="00CE52BD"/>
    <w:rsid w:val="00CE5E66"/>
    <w:rsid w:val="00CE6397"/>
    <w:rsid w:val="00CE65F9"/>
    <w:rsid w:val="00CE791B"/>
    <w:rsid w:val="00CF25CD"/>
    <w:rsid w:val="00CF40DE"/>
    <w:rsid w:val="00CF4884"/>
    <w:rsid w:val="00CF77EF"/>
    <w:rsid w:val="00CF7AD9"/>
    <w:rsid w:val="00CF7C3C"/>
    <w:rsid w:val="00CF7F00"/>
    <w:rsid w:val="00D00E2B"/>
    <w:rsid w:val="00D01530"/>
    <w:rsid w:val="00D03F9A"/>
    <w:rsid w:val="00D03FDC"/>
    <w:rsid w:val="00D044AE"/>
    <w:rsid w:val="00D0497F"/>
    <w:rsid w:val="00D053F9"/>
    <w:rsid w:val="00D05FDC"/>
    <w:rsid w:val="00D0661E"/>
    <w:rsid w:val="00D06D51"/>
    <w:rsid w:val="00D0771A"/>
    <w:rsid w:val="00D07D84"/>
    <w:rsid w:val="00D125BD"/>
    <w:rsid w:val="00D13A9A"/>
    <w:rsid w:val="00D13C5A"/>
    <w:rsid w:val="00D169F5"/>
    <w:rsid w:val="00D17136"/>
    <w:rsid w:val="00D17401"/>
    <w:rsid w:val="00D1792C"/>
    <w:rsid w:val="00D17CF5"/>
    <w:rsid w:val="00D2064E"/>
    <w:rsid w:val="00D20BD9"/>
    <w:rsid w:val="00D2104D"/>
    <w:rsid w:val="00D212DE"/>
    <w:rsid w:val="00D221B0"/>
    <w:rsid w:val="00D24991"/>
    <w:rsid w:val="00D25109"/>
    <w:rsid w:val="00D25C0F"/>
    <w:rsid w:val="00D2735F"/>
    <w:rsid w:val="00D278A8"/>
    <w:rsid w:val="00D33B83"/>
    <w:rsid w:val="00D3562B"/>
    <w:rsid w:val="00D35900"/>
    <w:rsid w:val="00D36507"/>
    <w:rsid w:val="00D36962"/>
    <w:rsid w:val="00D3755C"/>
    <w:rsid w:val="00D3770D"/>
    <w:rsid w:val="00D37B09"/>
    <w:rsid w:val="00D40D15"/>
    <w:rsid w:val="00D413E2"/>
    <w:rsid w:val="00D42637"/>
    <w:rsid w:val="00D42799"/>
    <w:rsid w:val="00D432B3"/>
    <w:rsid w:val="00D43D60"/>
    <w:rsid w:val="00D44EDB"/>
    <w:rsid w:val="00D45358"/>
    <w:rsid w:val="00D453B5"/>
    <w:rsid w:val="00D45BEF"/>
    <w:rsid w:val="00D465A8"/>
    <w:rsid w:val="00D50255"/>
    <w:rsid w:val="00D5033D"/>
    <w:rsid w:val="00D508B7"/>
    <w:rsid w:val="00D50A29"/>
    <w:rsid w:val="00D51502"/>
    <w:rsid w:val="00D51FC9"/>
    <w:rsid w:val="00D52A4B"/>
    <w:rsid w:val="00D53DA2"/>
    <w:rsid w:val="00D53FF5"/>
    <w:rsid w:val="00D54A01"/>
    <w:rsid w:val="00D54E1E"/>
    <w:rsid w:val="00D55234"/>
    <w:rsid w:val="00D5635C"/>
    <w:rsid w:val="00D57343"/>
    <w:rsid w:val="00D605C0"/>
    <w:rsid w:val="00D6110C"/>
    <w:rsid w:val="00D61736"/>
    <w:rsid w:val="00D62130"/>
    <w:rsid w:val="00D62396"/>
    <w:rsid w:val="00D62885"/>
    <w:rsid w:val="00D63838"/>
    <w:rsid w:val="00D66351"/>
    <w:rsid w:val="00D66520"/>
    <w:rsid w:val="00D67279"/>
    <w:rsid w:val="00D67FA5"/>
    <w:rsid w:val="00D71E63"/>
    <w:rsid w:val="00D72324"/>
    <w:rsid w:val="00D7285D"/>
    <w:rsid w:val="00D7481F"/>
    <w:rsid w:val="00D7488E"/>
    <w:rsid w:val="00D76426"/>
    <w:rsid w:val="00D77D50"/>
    <w:rsid w:val="00D81714"/>
    <w:rsid w:val="00D817E2"/>
    <w:rsid w:val="00D81A34"/>
    <w:rsid w:val="00D82523"/>
    <w:rsid w:val="00D833BD"/>
    <w:rsid w:val="00D833E9"/>
    <w:rsid w:val="00D83749"/>
    <w:rsid w:val="00D84B52"/>
    <w:rsid w:val="00D850E6"/>
    <w:rsid w:val="00D85720"/>
    <w:rsid w:val="00D86549"/>
    <w:rsid w:val="00D86615"/>
    <w:rsid w:val="00D8681F"/>
    <w:rsid w:val="00D87443"/>
    <w:rsid w:val="00D905AB"/>
    <w:rsid w:val="00D917F7"/>
    <w:rsid w:val="00D91997"/>
    <w:rsid w:val="00D9206C"/>
    <w:rsid w:val="00D92C46"/>
    <w:rsid w:val="00D93769"/>
    <w:rsid w:val="00D9379A"/>
    <w:rsid w:val="00D947EC"/>
    <w:rsid w:val="00D95971"/>
    <w:rsid w:val="00DA16F2"/>
    <w:rsid w:val="00DA2157"/>
    <w:rsid w:val="00DA2DBF"/>
    <w:rsid w:val="00DA4682"/>
    <w:rsid w:val="00DA4B7E"/>
    <w:rsid w:val="00DA5AB6"/>
    <w:rsid w:val="00DA5D6E"/>
    <w:rsid w:val="00DA6D87"/>
    <w:rsid w:val="00DA7795"/>
    <w:rsid w:val="00DB017F"/>
    <w:rsid w:val="00DB1BFB"/>
    <w:rsid w:val="00DB2BA4"/>
    <w:rsid w:val="00DB46EF"/>
    <w:rsid w:val="00DB7EA4"/>
    <w:rsid w:val="00DC066A"/>
    <w:rsid w:val="00DC0946"/>
    <w:rsid w:val="00DC0F7D"/>
    <w:rsid w:val="00DC1C5E"/>
    <w:rsid w:val="00DC20AA"/>
    <w:rsid w:val="00DC2FFA"/>
    <w:rsid w:val="00DC4BB2"/>
    <w:rsid w:val="00DC5F7F"/>
    <w:rsid w:val="00DC65B8"/>
    <w:rsid w:val="00DC6720"/>
    <w:rsid w:val="00DD0B87"/>
    <w:rsid w:val="00DD19D5"/>
    <w:rsid w:val="00DD269C"/>
    <w:rsid w:val="00DD3039"/>
    <w:rsid w:val="00DD3E0D"/>
    <w:rsid w:val="00DD437B"/>
    <w:rsid w:val="00DD6B2F"/>
    <w:rsid w:val="00DD7654"/>
    <w:rsid w:val="00DE08AC"/>
    <w:rsid w:val="00DE1FA2"/>
    <w:rsid w:val="00DE2179"/>
    <w:rsid w:val="00DE270B"/>
    <w:rsid w:val="00DE3385"/>
    <w:rsid w:val="00DE34CF"/>
    <w:rsid w:val="00DE3C0F"/>
    <w:rsid w:val="00DE3CBB"/>
    <w:rsid w:val="00DE4353"/>
    <w:rsid w:val="00DE51B0"/>
    <w:rsid w:val="00DE651A"/>
    <w:rsid w:val="00DE6EEE"/>
    <w:rsid w:val="00DE78D2"/>
    <w:rsid w:val="00DE79D3"/>
    <w:rsid w:val="00DE7FA8"/>
    <w:rsid w:val="00DF062B"/>
    <w:rsid w:val="00DF0651"/>
    <w:rsid w:val="00DF0D3B"/>
    <w:rsid w:val="00DF1410"/>
    <w:rsid w:val="00DF16EC"/>
    <w:rsid w:val="00DF184E"/>
    <w:rsid w:val="00DF2C6B"/>
    <w:rsid w:val="00DF3129"/>
    <w:rsid w:val="00DF47A9"/>
    <w:rsid w:val="00DF4DA5"/>
    <w:rsid w:val="00DF5875"/>
    <w:rsid w:val="00DF6912"/>
    <w:rsid w:val="00DF7E3C"/>
    <w:rsid w:val="00E00CC1"/>
    <w:rsid w:val="00E00E91"/>
    <w:rsid w:val="00E010B8"/>
    <w:rsid w:val="00E02ED7"/>
    <w:rsid w:val="00E03F0F"/>
    <w:rsid w:val="00E043D3"/>
    <w:rsid w:val="00E0532F"/>
    <w:rsid w:val="00E05F19"/>
    <w:rsid w:val="00E0661D"/>
    <w:rsid w:val="00E06E01"/>
    <w:rsid w:val="00E07DD8"/>
    <w:rsid w:val="00E12063"/>
    <w:rsid w:val="00E12809"/>
    <w:rsid w:val="00E13E90"/>
    <w:rsid w:val="00E13F3D"/>
    <w:rsid w:val="00E13F50"/>
    <w:rsid w:val="00E14450"/>
    <w:rsid w:val="00E1484E"/>
    <w:rsid w:val="00E153CE"/>
    <w:rsid w:val="00E162A6"/>
    <w:rsid w:val="00E21083"/>
    <w:rsid w:val="00E21E4B"/>
    <w:rsid w:val="00E22594"/>
    <w:rsid w:val="00E226BE"/>
    <w:rsid w:val="00E226F3"/>
    <w:rsid w:val="00E229ED"/>
    <w:rsid w:val="00E22B91"/>
    <w:rsid w:val="00E2429F"/>
    <w:rsid w:val="00E25028"/>
    <w:rsid w:val="00E26871"/>
    <w:rsid w:val="00E30243"/>
    <w:rsid w:val="00E310CB"/>
    <w:rsid w:val="00E324B8"/>
    <w:rsid w:val="00E340D2"/>
    <w:rsid w:val="00E34898"/>
    <w:rsid w:val="00E35F9F"/>
    <w:rsid w:val="00E37975"/>
    <w:rsid w:val="00E37A42"/>
    <w:rsid w:val="00E37A6E"/>
    <w:rsid w:val="00E4064C"/>
    <w:rsid w:val="00E40847"/>
    <w:rsid w:val="00E41A1E"/>
    <w:rsid w:val="00E432FA"/>
    <w:rsid w:val="00E436B2"/>
    <w:rsid w:val="00E43AC2"/>
    <w:rsid w:val="00E446E2"/>
    <w:rsid w:val="00E44962"/>
    <w:rsid w:val="00E44967"/>
    <w:rsid w:val="00E45167"/>
    <w:rsid w:val="00E4531E"/>
    <w:rsid w:val="00E4629F"/>
    <w:rsid w:val="00E501F9"/>
    <w:rsid w:val="00E516F0"/>
    <w:rsid w:val="00E52157"/>
    <w:rsid w:val="00E52839"/>
    <w:rsid w:val="00E53687"/>
    <w:rsid w:val="00E54DE5"/>
    <w:rsid w:val="00E54F2B"/>
    <w:rsid w:val="00E5506B"/>
    <w:rsid w:val="00E55BA9"/>
    <w:rsid w:val="00E561BE"/>
    <w:rsid w:val="00E601E8"/>
    <w:rsid w:val="00E609BB"/>
    <w:rsid w:val="00E630F6"/>
    <w:rsid w:val="00E64CA6"/>
    <w:rsid w:val="00E65B84"/>
    <w:rsid w:val="00E661F3"/>
    <w:rsid w:val="00E71383"/>
    <w:rsid w:val="00E725FE"/>
    <w:rsid w:val="00E72DDB"/>
    <w:rsid w:val="00E74D18"/>
    <w:rsid w:val="00E765D5"/>
    <w:rsid w:val="00E76863"/>
    <w:rsid w:val="00E803A5"/>
    <w:rsid w:val="00E81C4A"/>
    <w:rsid w:val="00E8530C"/>
    <w:rsid w:val="00E85B4D"/>
    <w:rsid w:val="00E86688"/>
    <w:rsid w:val="00E878BF"/>
    <w:rsid w:val="00E91350"/>
    <w:rsid w:val="00E926CD"/>
    <w:rsid w:val="00E92781"/>
    <w:rsid w:val="00E943C9"/>
    <w:rsid w:val="00E949C5"/>
    <w:rsid w:val="00E94EF0"/>
    <w:rsid w:val="00E9571E"/>
    <w:rsid w:val="00E95C2E"/>
    <w:rsid w:val="00E95E7D"/>
    <w:rsid w:val="00E96A85"/>
    <w:rsid w:val="00E96ED1"/>
    <w:rsid w:val="00E97D3B"/>
    <w:rsid w:val="00EA10BC"/>
    <w:rsid w:val="00EA14B5"/>
    <w:rsid w:val="00EA2032"/>
    <w:rsid w:val="00EA2257"/>
    <w:rsid w:val="00EA228F"/>
    <w:rsid w:val="00EA4C87"/>
    <w:rsid w:val="00EA5623"/>
    <w:rsid w:val="00EA640B"/>
    <w:rsid w:val="00EA724D"/>
    <w:rsid w:val="00EA74DA"/>
    <w:rsid w:val="00EB09B7"/>
    <w:rsid w:val="00EB1817"/>
    <w:rsid w:val="00EB1CCA"/>
    <w:rsid w:val="00EB2126"/>
    <w:rsid w:val="00EB25D6"/>
    <w:rsid w:val="00EB3520"/>
    <w:rsid w:val="00EB3B61"/>
    <w:rsid w:val="00EB40C9"/>
    <w:rsid w:val="00EB4D8E"/>
    <w:rsid w:val="00EB5B4A"/>
    <w:rsid w:val="00EB7923"/>
    <w:rsid w:val="00EC0719"/>
    <w:rsid w:val="00EC0D25"/>
    <w:rsid w:val="00EC1EF9"/>
    <w:rsid w:val="00EC335D"/>
    <w:rsid w:val="00EC39F4"/>
    <w:rsid w:val="00EC51B5"/>
    <w:rsid w:val="00EC56A6"/>
    <w:rsid w:val="00EC67A6"/>
    <w:rsid w:val="00EC694C"/>
    <w:rsid w:val="00EC7F90"/>
    <w:rsid w:val="00ED0518"/>
    <w:rsid w:val="00ED0AF1"/>
    <w:rsid w:val="00ED1692"/>
    <w:rsid w:val="00ED1D5E"/>
    <w:rsid w:val="00ED3891"/>
    <w:rsid w:val="00ED39A8"/>
    <w:rsid w:val="00ED53B8"/>
    <w:rsid w:val="00ED6869"/>
    <w:rsid w:val="00ED7968"/>
    <w:rsid w:val="00EE0CAD"/>
    <w:rsid w:val="00EE2842"/>
    <w:rsid w:val="00EE28E5"/>
    <w:rsid w:val="00EE2ED4"/>
    <w:rsid w:val="00EE40FF"/>
    <w:rsid w:val="00EE5EAD"/>
    <w:rsid w:val="00EE6636"/>
    <w:rsid w:val="00EE6829"/>
    <w:rsid w:val="00EE6994"/>
    <w:rsid w:val="00EE7662"/>
    <w:rsid w:val="00EE7D7C"/>
    <w:rsid w:val="00EE7EA4"/>
    <w:rsid w:val="00EF0181"/>
    <w:rsid w:val="00EF04A0"/>
    <w:rsid w:val="00EF091E"/>
    <w:rsid w:val="00EF0AC4"/>
    <w:rsid w:val="00EF18CE"/>
    <w:rsid w:val="00EF21CF"/>
    <w:rsid w:val="00EF278A"/>
    <w:rsid w:val="00EF2E00"/>
    <w:rsid w:val="00EF40D6"/>
    <w:rsid w:val="00EF47A2"/>
    <w:rsid w:val="00EF5DCF"/>
    <w:rsid w:val="00EF7B93"/>
    <w:rsid w:val="00F001C8"/>
    <w:rsid w:val="00F0120E"/>
    <w:rsid w:val="00F01516"/>
    <w:rsid w:val="00F0169C"/>
    <w:rsid w:val="00F01B4C"/>
    <w:rsid w:val="00F02D59"/>
    <w:rsid w:val="00F03858"/>
    <w:rsid w:val="00F04D94"/>
    <w:rsid w:val="00F04E97"/>
    <w:rsid w:val="00F0554B"/>
    <w:rsid w:val="00F06199"/>
    <w:rsid w:val="00F0634A"/>
    <w:rsid w:val="00F07105"/>
    <w:rsid w:val="00F07155"/>
    <w:rsid w:val="00F1001A"/>
    <w:rsid w:val="00F10700"/>
    <w:rsid w:val="00F10AF8"/>
    <w:rsid w:val="00F11A27"/>
    <w:rsid w:val="00F11CE2"/>
    <w:rsid w:val="00F11F95"/>
    <w:rsid w:val="00F123F2"/>
    <w:rsid w:val="00F129CC"/>
    <w:rsid w:val="00F14226"/>
    <w:rsid w:val="00F148AA"/>
    <w:rsid w:val="00F14961"/>
    <w:rsid w:val="00F14D2A"/>
    <w:rsid w:val="00F15D8A"/>
    <w:rsid w:val="00F15DD5"/>
    <w:rsid w:val="00F17356"/>
    <w:rsid w:val="00F224FD"/>
    <w:rsid w:val="00F24A84"/>
    <w:rsid w:val="00F24FDD"/>
    <w:rsid w:val="00F2579D"/>
    <w:rsid w:val="00F25D98"/>
    <w:rsid w:val="00F27669"/>
    <w:rsid w:val="00F300FB"/>
    <w:rsid w:val="00F3065F"/>
    <w:rsid w:val="00F309C5"/>
    <w:rsid w:val="00F3299E"/>
    <w:rsid w:val="00F33204"/>
    <w:rsid w:val="00F335F1"/>
    <w:rsid w:val="00F3392C"/>
    <w:rsid w:val="00F355E2"/>
    <w:rsid w:val="00F35AD2"/>
    <w:rsid w:val="00F363E2"/>
    <w:rsid w:val="00F400F7"/>
    <w:rsid w:val="00F40225"/>
    <w:rsid w:val="00F406BF"/>
    <w:rsid w:val="00F41FA8"/>
    <w:rsid w:val="00F43782"/>
    <w:rsid w:val="00F455CC"/>
    <w:rsid w:val="00F45A8C"/>
    <w:rsid w:val="00F45C02"/>
    <w:rsid w:val="00F45C08"/>
    <w:rsid w:val="00F45EF4"/>
    <w:rsid w:val="00F46DE6"/>
    <w:rsid w:val="00F47A26"/>
    <w:rsid w:val="00F47D0F"/>
    <w:rsid w:val="00F51041"/>
    <w:rsid w:val="00F53823"/>
    <w:rsid w:val="00F54653"/>
    <w:rsid w:val="00F55065"/>
    <w:rsid w:val="00F5656B"/>
    <w:rsid w:val="00F56724"/>
    <w:rsid w:val="00F57720"/>
    <w:rsid w:val="00F60521"/>
    <w:rsid w:val="00F60DB8"/>
    <w:rsid w:val="00F61782"/>
    <w:rsid w:val="00F62681"/>
    <w:rsid w:val="00F62BCC"/>
    <w:rsid w:val="00F6607D"/>
    <w:rsid w:val="00F66AFF"/>
    <w:rsid w:val="00F700B1"/>
    <w:rsid w:val="00F70B5B"/>
    <w:rsid w:val="00F71D22"/>
    <w:rsid w:val="00F725B6"/>
    <w:rsid w:val="00F7260B"/>
    <w:rsid w:val="00F72F1A"/>
    <w:rsid w:val="00F74868"/>
    <w:rsid w:val="00F760E6"/>
    <w:rsid w:val="00F7703C"/>
    <w:rsid w:val="00F77DB6"/>
    <w:rsid w:val="00F80491"/>
    <w:rsid w:val="00F804FE"/>
    <w:rsid w:val="00F80A44"/>
    <w:rsid w:val="00F80CF1"/>
    <w:rsid w:val="00F8489D"/>
    <w:rsid w:val="00F84F4E"/>
    <w:rsid w:val="00F85015"/>
    <w:rsid w:val="00F85712"/>
    <w:rsid w:val="00F85E2F"/>
    <w:rsid w:val="00F86F92"/>
    <w:rsid w:val="00F87113"/>
    <w:rsid w:val="00F920B7"/>
    <w:rsid w:val="00F92262"/>
    <w:rsid w:val="00F92856"/>
    <w:rsid w:val="00F93A5F"/>
    <w:rsid w:val="00F93DF7"/>
    <w:rsid w:val="00F95A61"/>
    <w:rsid w:val="00F97300"/>
    <w:rsid w:val="00FA07ED"/>
    <w:rsid w:val="00FA0D0E"/>
    <w:rsid w:val="00FA2F0E"/>
    <w:rsid w:val="00FA3CBA"/>
    <w:rsid w:val="00FA44FB"/>
    <w:rsid w:val="00FA645C"/>
    <w:rsid w:val="00FB0350"/>
    <w:rsid w:val="00FB1CD2"/>
    <w:rsid w:val="00FB24CE"/>
    <w:rsid w:val="00FB27DF"/>
    <w:rsid w:val="00FB2A1D"/>
    <w:rsid w:val="00FB48C9"/>
    <w:rsid w:val="00FB5B2A"/>
    <w:rsid w:val="00FB6386"/>
    <w:rsid w:val="00FB64BD"/>
    <w:rsid w:val="00FB66CF"/>
    <w:rsid w:val="00FB70DB"/>
    <w:rsid w:val="00FC08A5"/>
    <w:rsid w:val="00FC0E28"/>
    <w:rsid w:val="00FC5959"/>
    <w:rsid w:val="00FC5A15"/>
    <w:rsid w:val="00FC5E7C"/>
    <w:rsid w:val="00FC6DF5"/>
    <w:rsid w:val="00FD006A"/>
    <w:rsid w:val="00FD0BB6"/>
    <w:rsid w:val="00FD1D59"/>
    <w:rsid w:val="00FD1FC1"/>
    <w:rsid w:val="00FD220F"/>
    <w:rsid w:val="00FD2C34"/>
    <w:rsid w:val="00FD3AE6"/>
    <w:rsid w:val="00FD4024"/>
    <w:rsid w:val="00FD4E93"/>
    <w:rsid w:val="00FD5047"/>
    <w:rsid w:val="00FD578E"/>
    <w:rsid w:val="00FD5EF4"/>
    <w:rsid w:val="00FD6C66"/>
    <w:rsid w:val="00FD73DD"/>
    <w:rsid w:val="00FD7853"/>
    <w:rsid w:val="00FE0B22"/>
    <w:rsid w:val="00FE1A6F"/>
    <w:rsid w:val="00FE1A8C"/>
    <w:rsid w:val="00FE1E3D"/>
    <w:rsid w:val="00FE4B6A"/>
    <w:rsid w:val="00FE5AE5"/>
    <w:rsid w:val="00FE6C03"/>
    <w:rsid w:val="00FE7E85"/>
    <w:rsid w:val="00FF012C"/>
    <w:rsid w:val="00FF01BA"/>
    <w:rsid w:val="00FF07A1"/>
    <w:rsid w:val="00FF0F69"/>
    <w:rsid w:val="00FF192C"/>
    <w:rsid w:val="00FF24F5"/>
    <w:rsid w:val="00FF25A8"/>
    <w:rsid w:val="00FF34A5"/>
    <w:rsid w:val="00FF4A2D"/>
    <w:rsid w:val="00FF6A95"/>
    <w:rsid w:val="00FF7964"/>
    <w:rsid w:val="01243A71"/>
    <w:rsid w:val="017D0B9A"/>
    <w:rsid w:val="0183340A"/>
    <w:rsid w:val="01B82994"/>
    <w:rsid w:val="01CA6041"/>
    <w:rsid w:val="01CB4761"/>
    <w:rsid w:val="01E24484"/>
    <w:rsid w:val="01FB51D5"/>
    <w:rsid w:val="02596F1F"/>
    <w:rsid w:val="02790F37"/>
    <w:rsid w:val="02B5553A"/>
    <w:rsid w:val="034270B6"/>
    <w:rsid w:val="036B0C65"/>
    <w:rsid w:val="03EE607E"/>
    <w:rsid w:val="040D7B66"/>
    <w:rsid w:val="04251AA9"/>
    <w:rsid w:val="049540D6"/>
    <w:rsid w:val="049F624B"/>
    <w:rsid w:val="05557E0E"/>
    <w:rsid w:val="05994508"/>
    <w:rsid w:val="05B324E7"/>
    <w:rsid w:val="068B4749"/>
    <w:rsid w:val="069E7CAD"/>
    <w:rsid w:val="06C17032"/>
    <w:rsid w:val="070C5BAF"/>
    <w:rsid w:val="07137DCA"/>
    <w:rsid w:val="07225627"/>
    <w:rsid w:val="07661D65"/>
    <w:rsid w:val="07AA2F7F"/>
    <w:rsid w:val="07DC1D3C"/>
    <w:rsid w:val="08235712"/>
    <w:rsid w:val="08545039"/>
    <w:rsid w:val="08C82DB7"/>
    <w:rsid w:val="08CB4BB8"/>
    <w:rsid w:val="094677A5"/>
    <w:rsid w:val="098B3B72"/>
    <w:rsid w:val="09A91F45"/>
    <w:rsid w:val="09C80794"/>
    <w:rsid w:val="09C90451"/>
    <w:rsid w:val="09FE1AE0"/>
    <w:rsid w:val="0A5029AE"/>
    <w:rsid w:val="0A8A2E78"/>
    <w:rsid w:val="0ABC2DEF"/>
    <w:rsid w:val="0ABC7932"/>
    <w:rsid w:val="0AE83A13"/>
    <w:rsid w:val="0B264E3C"/>
    <w:rsid w:val="0BAF18E6"/>
    <w:rsid w:val="0BCF3015"/>
    <w:rsid w:val="0BF35AAF"/>
    <w:rsid w:val="0BF56429"/>
    <w:rsid w:val="0C1412D1"/>
    <w:rsid w:val="0C295162"/>
    <w:rsid w:val="0C5764CE"/>
    <w:rsid w:val="0C676A27"/>
    <w:rsid w:val="0C992230"/>
    <w:rsid w:val="0C997D34"/>
    <w:rsid w:val="0CBA7903"/>
    <w:rsid w:val="0CFB45A3"/>
    <w:rsid w:val="0D034501"/>
    <w:rsid w:val="0D094666"/>
    <w:rsid w:val="0D115BD6"/>
    <w:rsid w:val="0D131B73"/>
    <w:rsid w:val="0D676E23"/>
    <w:rsid w:val="0E42415B"/>
    <w:rsid w:val="0E4D17FE"/>
    <w:rsid w:val="0E580E14"/>
    <w:rsid w:val="0E5C41BE"/>
    <w:rsid w:val="0E5D1D7D"/>
    <w:rsid w:val="0E6D5AD4"/>
    <w:rsid w:val="0F59233E"/>
    <w:rsid w:val="0F797AEB"/>
    <w:rsid w:val="0F8354BF"/>
    <w:rsid w:val="0FFC42B6"/>
    <w:rsid w:val="10021775"/>
    <w:rsid w:val="10431937"/>
    <w:rsid w:val="109B6A55"/>
    <w:rsid w:val="10B81DA0"/>
    <w:rsid w:val="10CD1CA6"/>
    <w:rsid w:val="11615F65"/>
    <w:rsid w:val="11AC51AD"/>
    <w:rsid w:val="11D162F3"/>
    <w:rsid w:val="1209671B"/>
    <w:rsid w:val="12172E85"/>
    <w:rsid w:val="12321DFA"/>
    <w:rsid w:val="123A037F"/>
    <w:rsid w:val="124774B6"/>
    <w:rsid w:val="12494C0F"/>
    <w:rsid w:val="1254591E"/>
    <w:rsid w:val="12933991"/>
    <w:rsid w:val="12B61035"/>
    <w:rsid w:val="1327446A"/>
    <w:rsid w:val="138C3536"/>
    <w:rsid w:val="13A308E0"/>
    <w:rsid w:val="13B52B59"/>
    <w:rsid w:val="13BB275A"/>
    <w:rsid w:val="13F23E8F"/>
    <w:rsid w:val="140B548A"/>
    <w:rsid w:val="141819A3"/>
    <w:rsid w:val="144743F3"/>
    <w:rsid w:val="14937A00"/>
    <w:rsid w:val="152B159B"/>
    <w:rsid w:val="15301665"/>
    <w:rsid w:val="156B77E5"/>
    <w:rsid w:val="157907F0"/>
    <w:rsid w:val="157D1577"/>
    <w:rsid w:val="15862A5E"/>
    <w:rsid w:val="158F7278"/>
    <w:rsid w:val="15AE4821"/>
    <w:rsid w:val="161D1A50"/>
    <w:rsid w:val="161D26B8"/>
    <w:rsid w:val="165943D4"/>
    <w:rsid w:val="16BA3A6D"/>
    <w:rsid w:val="16E52A5C"/>
    <w:rsid w:val="16E52D9F"/>
    <w:rsid w:val="16FE0356"/>
    <w:rsid w:val="170F7172"/>
    <w:rsid w:val="17402469"/>
    <w:rsid w:val="175960CC"/>
    <w:rsid w:val="17644F71"/>
    <w:rsid w:val="17996E43"/>
    <w:rsid w:val="179E5268"/>
    <w:rsid w:val="17C56966"/>
    <w:rsid w:val="18264981"/>
    <w:rsid w:val="184F32E0"/>
    <w:rsid w:val="1864354B"/>
    <w:rsid w:val="18A32DA3"/>
    <w:rsid w:val="18EA696C"/>
    <w:rsid w:val="18FD1F7C"/>
    <w:rsid w:val="19217936"/>
    <w:rsid w:val="19345AE7"/>
    <w:rsid w:val="193F5CFF"/>
    <w:rsid w:val="1A162BC9"/>
    <w:rsid w:val="1A844704"/>
    <w:rsid w:val="1AAE7424"/>
    <w:rsid w:val="1AE148A9"/>
    <w:rsid w:val="1AEB47A3"/>
    <w:rsid w:val="1B295B34"/>
    <w:rsid w:val="1B2E05DF"/>
    <w:rsid w:val="1B985C4B"/>
    <w:rsid w:val="1BCE4EAC"/>
    <w:rsid w:val="1C5E56D0"/>
    <w:rsid w:val="1CAD4C67"/>
    <w:rsid w:val="1CFB1BC7"/>
    <w:rsid w:val="1DA67356"/>
    <w:rsid w:val="1EA7123A"/>
    <w:rsid w:val="1EBB3A29"/>
    <w:rsid w:val="1EDA6202"/>
    <w:rsid w:val="1EEF0D7B"/>
    <w:rsid w:val="1EF4776E"/>
    <w:rsid w:val="1F767AE9"/>
    <w:rsid w:val="1FB752C9"/>
    <w:rsid w:val="1FCC000E"/>
    <w:rsid w:val="1FD34FD6"/>
    <w:rsid w:val="1FDA358E"/>
    <w:rsid w:val="1FE96788"/>
    <w:rsid w:val="202642DA"/>
    <w:rsid w:val="208F36A0"/>
    <w:rsid w:val="20E9518E"/>
    <w:rsid w:val="21292A32"/>
    <w:rsid w:val="215E1F49"/>
    <w:rsid w:val="217D32FC"/>
    <w:rsid w:val="21C15E44"/>
    <w:rsid w:val="21CF2318"/>
    <w:rsid w:val="22024F68"/>
    <w:rsid w:val="22380333"/>
    <w:rsid w:val="22515A99"/>
    <w:rsid w:val="22662B20"/>
    <w:rsid w:val="227F6D6F"/>
    <w:rsid w:val="2291716F"/>
    <w:rsid w:val="22AD5342"/>
    <w:rsid w:val="22AF6734"/>
    <w:rsid w:val="22B36886"/>
    <w:rsid w:val="23255AC3"/>
    <w:rsid w:val="23BB314F"/>
    <w:rsid w:val="23DF4984"/>
    <w:rsid w:val="23FF1199"/>
    <w:rsid w:val="24144B7C"/>
    <w:rsid w:val="241B2E80"/>
    <w:rsid w:val="24207629"/>
    <w:rsid w:val="24232115"/>
    <w:rsid w:val="2447389C"/>
    <w:rsid w:val="24B40280"/>
    <w:rsid w:val="256A6EF1"/>
    <w:rsid w:val="25AA3BB1"/>
    <w:rsid w:val="25B15F38"/>
    <w:rsid w:val="2610701D"/>
    <w:rsid w:val="2633736D"/>
    <w:rsid w:val="264A1731"/>
    <w:rsid w:val="265961C6"/>
    <w:rsid w:val="268550BF"/>
    <w:rsid w:val="26B213BE"/>
    <w:rsid w:val="26C5358D"/>
    <w:rsid w:val="26E37B49"/>
    <w:rsid w:val="26FB3FAA"/>
    <w:rsid w:val="27322395"/>
    <w:rsid w:val="279A3081"/>
    <w:rsid w:val="279D4A46"/>
    <w:rsid w:val="283952F3"/>
    <w:rsid w:val="28AD222E"/>
    <w:rsid w:val="28CB510A"/>
    <w:rsid w:val="29282928"/>
    <w:rsid w:val="2933020F"/>
    <w:rsid w:val="293474CD"/>
    <w:rsid w:val="29490055"/>
    <w:rsid w:val="29566BEE"/>
    <w:rsid w:val="296C070D"/>
    <w:rsid w:val="297F4886"/>
    <w:rsid w:val="2A2D6DAD"/>
    <w:rsid w:val="2A350494"/>
    <w:rsid w:val="2A423C7C"/>
    <w:rsid w:val="2A45284D"/>
    <w:rsid w:val="2A53382E"/>
    <w:rsid w:val="2A802AE8"/>
    <w:rsid w:val="2A921F7D"/>
    <w:rsid w:val="2AE552EF"/>
    <w:rsid w:val="2B025DA2"/>
    <w:rsid w:val="2B1B263F"/>
    <w:rsid w:val="2B4637B2"/>
    <w:rsid w:val="2B4B7608"/>
    <w:rsid w:val="2B662F34"/>
    <w:rsid w:val="2BCB4C53"/>
    <w:rsid w:val="2BD77252"/>
    <w:rsid w:val="2BD92B1E"/>
    <w:rsid w:val="2BDF318A"/>
    <w:rsid w:val="2C04684A"/>
    <w:rsid w:val="2C097F53"/>
    <w:rsid w:val="2C19011F"/>
    <w:rsid w:val="2C294CEA"/>
    <w:rsid w:val="2C5128E5"/>
    <w:rsid w:val="2C693CED"/>
    <w:rsid w:val="2C7B79B3"/>
    <w:rsid w:val="2CBC41F6"/>
    <w:rsid w:val="2CDF3009"/>
    <w:rsid w:val="2D066057"/>
    <w:rsid w:val="2D274252"/>
    <w:rsid w:val="2D327FCB"/>
    <w:rsid w:val="2DAC41FA"/>
    <w:rsid w:val="2DC55129"/>
    <w:rsid w:val="2DF6036E"/>
    <w:rsid w:val="2E12316C"/>
    <w:rsid w:val="2E231986"/>
    <w:rsid w:val="2E5E462F"/>
    <w:rsid w:val="2EC462EC"/>
    <w:rsid w:val="2F127411"/>
    <w:rsid w:val="2F267D2E"/>
    <w:rsid w:val="2F32275D"/>
    <w:rsid w:val="2F373CA0"/>
    <w:rsid w:val="2F3A2B5C"/>
    <w:rsid w:val="2F404DFE"/>
    <w:rsid w:val="2FDB4AFF"/>
    <w:rsid w:val="30293BB4"/>
    <w:rsid w:val="303F29ED"/>
    <w:rsid w:val="30471B96"/>
    <w:rsid w:val="310251CE"/>
    <w:rsid w:val="312B2641"/>
    <w:rsid w:val="312B2C5E"/>
    <w:rsid w:val="31353647"/>
    <w:rsid w:val="313E22E9"/>
    <w:rsid w:val="31642D8C"/>
    <w:rsid w:val="316B0BC2"/>
    <w:rsid w:val="31912190"/>
    <w:rsid w:val="31E62DCF"/>
    <w:rsid w:val="326C0B65"/>
    <w:rsid w:val="32816DF2"/>
    <w:rsid w:val="32E87617"/>
    <w:rsid w:val="33057035"/>
    <w:rsid w:val="33495B7B"/>
    <w:rsid w:val="33572E75"/>
    <w:rsid w:val="335D6F78"/>
    <w:rsid w:val="33693CD7"/>
    <w:rsid w:val="33C93738"/>
    <w:rsid w:val="33F251A4"/>
    <w:rsid w:val="34446252"/>
    <w:rsid w:val="344977DA"/>
    <w:rsid w:val="344C22E2"/>
    <w:rsid w:val="34757CD3"/>
    <w:rsid w:val="34943ED3"/>
    <w:rsid w:val="35165EDC"/>
    <w:rsid w:val="352E599F"/>
    <w:rsid w:val="3539003E"/>
    <w:rsid w:val="35A717A5"/>
    <w:rsid w:val="36063A32"/>
    <w:rsid w:val="361B2F76"/>
    <w:rsid w:val="363203AC"/>
    <w:rsid w:val="36426764"/>
    <w:rsid w:val="3681022E"/>
    <w:rsid w:val="368E4960"/>
    <w:rsid w:val="36B2072C"/>
    <w:rsid w:val="36B37275"/>
    <w:rsid w:val="373E08C5"/>
    <w:rsid w:val="377F0C7B"/>
    <w:rsid w:val="37E63881"/>
    <w:rsid w:val="37F34E05"/>
    <w:rsid w:val="3825129E"/>
    <w:rsid w:val="38370C39"/>
    <w:rsid w:val="38394097"/>
    <w:rsid w:val="383E2485"/>
    <w:rsid w:val="3852281E"/>
    <w:rsid w:val="38792356"/>
    <w:rsid w:val="389A10E8"/>
    <w:rsid w:val="38B443EF"/>
    <w:rsid w:val="38B6179F"/>
    <w:rsid w:val="38D34707"/>
    <w:rsid w:val="390C6730"/>
    <w:rsid w:val="3A0C25C8"/>
    <w:rsid w:val="3A8557D5"/>
    <w:rsid w:val="3A890609"/>
    <w:rsid w:val="3AA6009A"/>
    <w:rsid w:val="3AB1084F"/>
    <w:rsid w:val="3AB72E30"/>
    <w:rsid w:val="3AD71346"/>
    <w:rsid w:val="3AFD53D4"/>
    <w:rsid w:val="3B1155E0"/>
    <w:rsid w:val="3B586BDD"/>
    <w:rsid w:val="3B7422F2"/>
    <w:rsid w:val="3BB13758"/>
    <w:rsid w:val="3C3F66B6"/>
    <w:rsid w:val="3C8D6DE4"/>
    <w:rsid w:val="3CA00112"/>
    <w:rsid w:val="3CC91158"/>
    <w:rsid w:val="3D032BE5"/>
    <w:rsid w:val="3D2C5EEC"/>
    <w:rsid w:val="3D4A4583"/>
    <w:rsid w:val="3D4E1605"/>
    <w:rsid w:val="3D772024"/>
    <w:rsid w:val="3DBF48B6"/>
    <w:rsid w:val="3E0905BA"/>
    <w:rsid w:val="3E5F2B08"/>
    <w:rsid w:val="3E8F15F7"/>
    <w:rsid w:val="3EC849FA"/>
    <w:rsid w:val="3ED4419A"/>
    <w:rsid w:val="3F2B1C58"/>
    <w:rsid w:val="3F433D1F"/>
    <w:rsid w:val="3F970061"/>
    <w:rsid w:val="3FD9441D"/>
    <w:rsid w:val="40102CE3"/>
    <w:rsid w:val="40114813"/>
    <w:rsid w:val="401C0410"/>
    <w:rsid w:val="40DE5670"/>
    <w:rsid w:val="4142139B"/>
    <w:rsid w:val="41607C50"/>
    <w:rsid w:val="41697BA0"/>
    <w:rsid w:val="41970B74"/>
    <w:rsid w:val="41D36E55"/>
    <w:rsid w:val="41DF7134"/>
    <w:rsid w:val="41F05686"/>
    <w:rsid w:val="41FA60EB"/>
    <w:rsid w:val="4283534E"/>
    <w:rsid w:val="42BB299D"/>
    <w:rsid w:val="42C6007F"/>
    <w:rsid w:val="42D377F6"/>
    <w:rsid w:val="43615A55"/>
    <w:rsid w:val="43672B28"/>
    <w:rsid w:val="43A84678"/>
    <w:rsid w:val="43B86527"/>
    <w:rsid w:val="43E74F66"/>
    <w:rsid w:val="445F08C3"/>
    <w:rsid w:val="447B5A8D"/>
    <w:rsid w:val="447C4308"/>
    <w:rsid w:val="44A0294B"/>
    <w:rsid w:val="456E40CC"/>
    <w:rsid w:val="45B664E0"/>
    <w:rsid w:val="45CC5517"/>
    <w:rsid w:val="46B56525"/>
    <w:rsid w:val="47044840"/>
    <w:rsid w:val="471E4895"/>
    <w:rsid w:val="472255AC"/>
    <w:rsid w:val="47531A02"/>
    <w:rsid w:val="4771549C"/>
    <w:rsid w:val="47BF0034"/>
    <w:rsid w:val="47F76FEA"/>
    <w:rsid w:val="47FC5371"/>
    <w:rsid w:val="4828694D"/>
    <w:rsid w:val="4941162A"/>
    <w:rsid w:val="49A14B49"/>
    <w:rsid w:val="49D943E5"/>
    <w:rsid w:val="49E66218"/>
    <w:rsid w:val="4A2F21E8"/>
    <w:rsid w:val="4A5501B8"/>
    <w:rsid w:val="4A802D19"/>
    <w:rsid w:val="4A9C5999"/>
    <w:rsid w:val="4AC35D3D"/>
    <w:rsid w:val="4ACA2357"/>
    <w:rsid w:val="4AEC5A64"/>
    <w:rsid w:val="4AFF1518"/>
    <w:rsid w:val="4BCF1C6F"/>
    <w:rsid w:val="4C3C08FF"/>
    <w:rsid w:val="4C56394D"/>
    <w:rsid w:val="4C95114E"/>
    <w:rsid w:val="4C9F6898"/>
    <w:rsid w:val="4CEB0E52"/>
    <w:rsid w:val="4D271278"/>
    <w:rsid w:val="4D560EB6"/>
    <w:rsid w:val="4D902D7D"/>
    <w:rsid w:val="4DC0189A"/>
    <w:rsid w:val="4F012393"/>
    <w:rsid w:val="4F0A58E9"/>
    <w:rsid w:val="4F5462E0"/>
    <w:rsid w:val="4FD31D04"/>
    <w:rsid w:val="4FFC44D5"/>
    <w:rsid w:val="501A5689"/>
    <w:rsid w:val="50790BA6"/>
    <w:rsid w:val="50B2377A"/>
    <w:rsid w:val="50CE05B4"/>
    <w:rsid w:val="50EB76A8"/>
    <w:rsid w:val="50F152BC"/>
    <w:rsid w:val="510C4885"/>
    <w:rsid w:val="51442D08"/>
    <w:rsid w:val="51463625"/>
    <w:rsid w:val="514A4E25"/>
    <w:rsid w:val="515D09E2"/>
    <w:rsid w:val="51737125"/>
    <w:rsid w:val="5189228F"/>
    <w:rsid w:val="51B801B9"/>
    <w:rsid w:val="51BE60F3"/>
    <w:rsid w:val="51E55D56"/>
    <w:rsid w:val="523A74FC"/>
    <w:rsid w:val="52640364"/>
    <w:rsid w:val="527E4BBD"/>
    <w:rsid w:val="5299747B"/>
    <w:rsid w:val="52A1677B"/>
    <w:rsid w:val="530B6777"/>
    <w:rsid w:val="53391112"/>
    <w:rsid w:val="538879B0"/>
    <w:rsid w:val="543367BB"/>
    <w:rsid w:val="54742D6B"/>
    <w:rsid w:val="548D5D9B"/>
    <w:rsid w:val="54A45B67"/>
    <w:rsid w:val="54A907ED"/>
    <w:rsid w:val="54EE08E6"/>
    <w:rsid w:val="55A55801"/>
    <w:rsid w:val="55DB29FC"/>
    <w:rsid w:val="563376B1"/>
    <w:rsid w:val="56613486"/>
    <w:rsid w:val="568A352B"/>
    <w:rsid w:val="56AE785E"/>
    <w:rsid w:val="56E31118"/>
    <w:rsid w:val="56F32568"/>
    <w:rsid w:val="572076BE"/>
    <w:rsid w:val="572C3407"/>
    <w:rsid w:val="575A348C"/>
    <w:rsid w:val="57813D18"/>
    <w:rsid w:val="579156E8"/>
    <w:rsid w:val="57CF5C88"/>
    <w:rsid w:val="57D03790"/>
    <w:rsid w:val="58061A35"/>
    <w:rsid w:val="580A4090"/>
    <w:rsid w:val="5829045F"/>
    <w:rsid w:val="584904A1"/>
    <w:rsid w:val="58667E63"/>
    <w:rsid w:val="58801A8F"/>
    <w:rsid w:val="58875A85"/>
    <w:rsid w:val="58A468F3"/>
    <w:rsid w:val="593B6EFE"/>
    <w:rsid w:val="596B0B42"/>
    <w:rsid w:val="59B82702"/>
    <w:rsid w:val="59BA6AF5"/>
    <w:rsid w:val="59FB712C"/>
    <w:rsid w:val="5A1A6CEB"/>
    <w:rsid w:val="5A3D2C70"/>
    <w:rsid w:val="5A5E23E0"/>
    <w:rsid w:val="5A676437"/>
    <w:rsid w:val="5A7D521D"/>
    <w:rsid w:val="5AAD0353"/>
    <w:rsid w:val="5AEF5AA7"/>
    <w:rsid w:val="5AF041C1"/>
    <w:rsid w:val="5AF107A5"/>
    <w:rsid w:val="5B372E16"/>
    <w:rsid w:val="5B431FA0"/>
    <w:rsid w:val="5B8A71CF"/>
    <w:rsid w:val="5BA246E4"/>
    <w:rsid w:val="5BAF7A77"/>
    <w:rsid w:val="5BB07418"/>
    <w:rsid w:val="5BBB04F9"/>
    <w:rsid w:val="5BE945A7"/>
    <w:rsid w:val="5BF55C80"/>
    <w:rsid w:val="5C281CBF"/>
    <w:rsid w:val="5C376349"/>
    <w:rsid w:val="5C53251A"/>
    <w:rsid w:val="5CCA5E3B"/>
    <w:rsid w:val="5CFC551B"/>
    <w:rsid w:val="5D0B751C"/>
    <w:rsid w:val="5D90271D"/>
    <w:rsid w:val="5D937351"/>
    <w:rsid w:val="5DA41E76"/>
    <w:rsid w:val="5DAD4042"/>
    <w:rsid w:val="5DC332BE"/>
    <w:rsid w:val="5E133370"/>
    <w:rsid w:val="5E336FEA"/>
    <w:rsid w:val="5E445235"/>
    <w:rsid w:val="5E5F186B"/>
    <w:rsid w:val="5E9E6307"/>
    <w:rsid w:val="5ECA49B5"/>
    <w:rsid w:val="5EDD741A"/>
    <w:rsid w:val="5F732E23"/>
    <w:rsid w:val="5FBD3248"/>
    <w:rsid w:val="5FE66DD3"/>
    <w:rsid w:val="5FEB5C50"/>
    <w:rsid w:val="5FF92E13"/>
    <w:rsid w:val="600871E6"/>
    <w:rsid w:val="600A6631"/>
    <w:rsid w:val="603C46F3"/>
    <w:rsid w:val="6066427E"/>
    <w:rsid w:val="60915338"/>
    <w:rsid w:val="60A9474A"/>
    <w:rsid w:val="60E70105"/>
    <w:rsid w:val="60FD2073"/>
    <w:rsid w:val="617423DB"/>
    <w:rsid w:val="61B57FCE"/>
    <w:rsid w:val="62172F64"/>
    <w:rsid w:val="626771A1"/>
    <w:rsid w:val="632D78C5"/>
    <w:rsid w:val="63363EE1"/>
    <w:rsid w:val="634B3C7A"/>
    <w:rsid w:val="6365529A"/>
    <w:rsid w:val="63846693"/>
    <w:rsid w:val="639A3886"/>
    <w:rsid w:val="639D4D27"/>
    <w:rsid w:val="63A6346E"/>
    <w:rsid w:val="63DF0EFA"/>
    <w:rsid w:val="64DF4A07"/>
    <w:rsid w:val="64E25808"/>
    <w:rsid w:val="64F610E9"/>
    <w:rsid w:val="654F4CC6"/>
    <w:rsid w:val="65652128"/>
    <w:rsid w:val="65A72408"/>
    <w:rsid w:val="66737722"/>
    <w:rsid w:val="669E6F3A"/>
    <w:rsid w:val="66E102E7"/>
    <w:rsid w:val="670F7C74"/>
    <w:rsid w:val="6712117E"/>
    <w:rsid w:val="6729541D"/>
    <w:rsid w:val="672D4A18"/>
    <w:rsid w:val="6750233A"/>
    <w:rsid w:val="67880048"/>
    <w:rsid w:val="67B07D58"/>
    <w:rsid w:val="67FF3C0C"/>
    <w:rsid w:val="68102CAE"/>
    <w:rsid w:val="685716C4"/>
    <w:rsid w:val="68726316"/>
    <w:rsid w:val="68A673FE"/>
    <w:rsid w:val="68E63296"/>
    <w:rsid w:val="691F0595"/>
    <w:rsid w:val="693651FA"/>
    <w:rsid w:val="69452A6D"/>
    <w:rsid w:val="698B2ABC"/>
    <w:rsid w:val="69A075C0"/>
    <w:rsid w:val="69DE61B4"/>
    <w:rsid w:val="6A003745"/>
    <w:rsid w:val="6A736F31"/>
    <w:rsid w:val="6ABB2BA8"/>
    <w:rsid w:val="6ADE7036"/>
    <w:rsid w:val="6AFA1F88"/>
    <w:rsid w:val="6B191C4A"/>
    <w:rsid w:val="6B2761A9"/>
    <w:rsid w:val="6B2D1FFB"/>
    <w:rsid w:val="6B3D1B58"/>
    <w:rsid w:val="6BB37140"/>
    <w:rsid w:val="6C090688"/>
    <w:rsid w:val="6C2E088C"/>
    <w:rsid w:val="6C545B8D"/>
    <w:rsid w:val="6CC71984"/>
    <w:rsid w:val="6CD21A7F"/>
    <w:rsid w:val="6CE1720F"/>
    <w:rsid w:val="6D843159"/>
    <w:rsid w:val="6D8F49A0"/>
    <w:rsid w:val="6DA804C5"/>
    <w:rsid w:val="6DCF4CFB"/>
    <w:rsid w:val="6DD753C4"/>
    <w:rsid w:val="6DEA7A31"/>
    <w:rsid w:val="6DEE6DFB"/>
    <w:rsid w:val="6E3934DF"/>
    <w:rsid w:val="6E582A55"/>
    <w:rsid w:val="6E675C4F"/>
    <w:rsid w:val="6EAD5668"/>
    <w:rsid w:val="6EE97DF0"/>
    <w:rsid w:val="6FA80341"/>
    <w:rsid w:val="6FCE45C0"/>
    <w:rsid w:val="6FF73C93"/>
    <w:rsid w:val="704143DA"/>
    <w:rsid w:val="70860CE3"/>
    <w:rsid w:val="70CA392B"/>
    <w:rsid w:val="70E17530"/>
    <w:rsid w:val="70E436BC"/>
    <w:rsid w:val="70F444D2"/>
    <w:rsid w:val="710153DB"/>
    <w:rsid w:val="710A66F2"/>
    <w:rsid w:val="712B2D7A"/>
    <w:rsid w:val="713A3EFC"/>
    <w:rsid w:val="713F3255"/>
    <w:rsid w:val="717026AC"/>
    <w:rsid w:val="71C25912"/>
    <w:rsid w:val="71C26BC2"/>
    <w:rsid w:val="71DC1718"/>
    <w:rsid w:val="72254650"/>
    <w:rsid w:val="72293711"/>
    <w:rsid w:val="72304AC5"/>
    <w:rsid w:val="724A3CAB"/>
    <w:rsid w:val="724D7533"/>
    <w:rsid w:val="72587127"/>
    <w:rsid w:val="725E322F"/>
    <w:rsid w:val="7275197E"/>
    <w:rsid w:val="72851A3A"/>
    <w:rsid w:val="72B15237"/>
    <w:rsid w:val="72C9464B"/>
    <w:rsid w:val="72D27422"/>
    <w:rsid w:val="7303419B"/>
    <w:rsid w:val="731161E9"/>
    <w:rsid w:val="731B5488"/>
    <w:rsid w:val="73424B26"/>
    <w:rsid w:val="73C16850"/>
    <w:rsid w:val="74054790"/>
    <w:rsid w:val="741A7C07"/>
    <w:rsid w:val="741D163C"/>
    <w:rsid w:val="74242EB5"/>
    <w:rsid w:val="74284E1E"/>
    <w:rsid w:val="743F1330"/>
    <w:rsid w:val="74502704"/>
    <w:rsid w:val="746034B7"/>
    <w:rsid w:val="7477377F"/>
    <w:rsid w:val="74A36CEC"/>
    <w:rsid w:val="74B9710C"/>
    <w:rsid w:val="74F51E70"/>
    <w:rsid w:val="753403DF"/>
    <w:rsid w:val="753C3824"/>
    <w:rsid w:val="75552850"/>
    <w:rsid w:val="756C712A"/>
    <w:rsid w:val="758701A0"/>
    <w:rsid w:val="75DB2F51"/>
    <w:rsid w:val="76514BCF"/>
    <w:rsid w:val="76751351"/>
    <w:rsid w:val="768A0EE3"/>
    <w:rsid w:val="769E542F"/>
    <w:rsid w:val="76C5631D"/>
    <w:rsid w:val="76E30A6A"/>
    <w:rsid w:val="76FB11AB"/>
    <w:rsid w:val="77176583"/>
    <w:rsid w:val="77197F50"/>
    <w:rsid w:val="773B0371"/>
    <w:rsid w:val="77487E33"/>
    <w:rsid w:val="77724C53"/>
    <w:rsid w:val="780008EC"/>
    <w:rsid w:val="782174D1"/>
    <w:rsid w:val="782214ED"/>
    <w:rsid w:val="78632E2A"/>
    <w:rsid w:val="78671595"/>
    <w:rsid w:val="78722C11"/>
    <w:rsid w:val="78AA566B"/>
    <w:rsid w:val="78D14054"/>
    <w:rsid w:val="78E10ABE"/>
    <w:rsid w:val="79026813"/>
    <w:rsid w:val="79542DC4"/>
    <w:rsid w:val="79C84AA5"/>
    <w:rsid w:val="79DA592C"/>
    <w:rsid w:val="79E67A3B"/>
    <w:rsid w:val="79F458A4"/>
    <w:rsid w:val="7A355AE6"/>
    <w:rsid w:val="7A853C6B"/>
    <w:rsid w:val="7A9D0462"/>
    <w:rsid w:val="7AD6717A"/>
    <w:rsid w:val="7ADC7AA2"/>
    <w:rsid w:val="7AE03596"/>
    <w:rsid w:val="7AED6E8A"/>
    <w:rsid w:val="7B01351A"/>
    <w:rsid w:val="7B401097"/>
    <w:rsid w:val="7B71304D"/>
    <w:rsid w:val="7C137C10"/>
    <w:rsid w:val="7C432000"/>
    <w:rsid w:val="7C5113B4"/>
    <w:rsid w:val="7C8E4128"/>
    <w:rsid w:val="7C981D0C"/>
    <w:rsid w:val="7CC42056"/>
    <w:rsid w:val="7D083C49"/>
    <w:rsid w:val="7D0B25B3"/>
    <w:rsid w:val="7D246DB7"/>
    <w:rsid w:val="7D7D7622"/>
    <w:rsid w:val="7D9344DA"/>
    <w:rsid w:val="7D9E3883"/>
    <w:rsid w:val="7DB03265"/>
    <w:rsid w:val="7DF15183"/>
    <w:rsid w:val="7E5F4FA7"/>
    <w:rsid w:val="7E727219"/>
    <w:rsid w:val="7EC12F7A"/>
    <w:rsid w:val="7EE11A75"/>
    <w:rsid w:val="7F1B385A"/>
    <w:rsid w:val="7F30394B"/>
    <w:rsid w:val="7F362C92"/>
    <w:rsid w:val="7F6F7291"/>
    <w:rsid w:val="7FA42277"/>
    <w:rsid w:val="7FD74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8EF007"/>
  <w15:docId w15:val="{9E2C36B6-9928-444C-BE0C-E3E3A52C6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uiPriority w:val="99"/>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uiPriority w:val="99"/>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99"/>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27">
    <w:name w:val="修订2"/>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qFormat/>
    <w:pPr>
      <w:tabs>
        <w:tab w:val="left" w:pos="1622"/>
      </w:tabs>
      <w:ind w:left="1622" w:hanging="363"/>
    </w:pPr>
  </w:style>
  <w:style w:type="paragraph" w:styleId="aff1">
    <w:name w:val="Revision"/>
    <w:hidden/>
    <w:uiPriority w:val="99"/>
    <w:unhideWhenUsed/>
    <w:rsid w:val="008647E3"/>
    <w:rPr>
      <w:rFonts w:eastAsiaTheme="minorEastAsia"/>
      <w:lang w:val="en-GB" w:eastAsia="en-US"/>
    </w:rPr>
  </w:style>
  <w:style w:type="character" w:customStyle="1" w:styleId="aff2">
    <w:name w:val="列出段落 字符"/>
    <w:link w:val="16"/>
    <w:uiPriority w:val="34"/>
    <w:qFormat/>
    <w:locked/>
    <w:rsid w:val="007941DE"/>
    <w:rPr>
      <w:rFonts w:ascii="Calibri" w:eastAsia="Calibri" w:hAnsi="Calibri"/>
      <w:sz w:val="22"/>
      <w:szCs w:val="22"/>
      <w:lang w:eastAsia="zh-CN"/>
    </w:rPr>
  </w:style>
  <w:style w:type="paragraph" w:customStyle="1" w:styleId="16">
    <w:name w:val="1"/>
    <w:basedOn w:val="a"/>
    <w:next w:val="aff"/>
    <w:link w:val="aff2"/>
    <w:uiPriority w:val="34"/>
    <w:qFormat/>
    <w:rsid w:val="007941DE"/>
    <w:pPr>
      <w:overflowPunct w:val="0"/>
      <w:autoSpaceDE w:val="0"/>
      <w:autoSpaceDN w:val="0"/>
      <w:adjustRightInd w:val="0"/>
      <w:spacing w:before="100" w:beforeAutospacing="1"/>
      <w:ind w:left="708"/>
      <w:textAlignment w:val="baseline"/>
    </w:pPr>
    <w:rPr>
      <w:rFonts w:ascii="Calibri" w:eastAsia="Calibri" w:hAnsi="Calibri"/>
      <w:sz w:val="22"/>
      <w:szCs w:val="22"/>
      <w:lang w:val="en-US" w:eastAsia="zh-CN"/>
    </w:rPr>
  </w:style>
  <w:style w:type="paragraph" w:customStyle="1" w:styleId="28">
    <w:name w:val="正文2"/>
    <w:rsid w:val="002E003D"/>
    <w:pPr>
      <w:jc w:val="both"/>
    </w:pPr>
    <w:rPr>
      <w:kern w:val="2"/>
      <w:sz w:val="21"/>
      <w:szCs w:val="21"/>
    </w:rPr>
  </w:style>
  <w:style w:type="character" w:customStyle="1" w:styleId="WW8Num6z0">
    <w:name w:val="WW8Num6z0"/>
    <w:rsid w:val="00282076"/>
    <w:rPr>
      <w:rFonts w:ascii="Calibri" w:eastAsia="Batang" w:hAnsi="Calibri"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251525">
      <w:bodyDiv w:val="1"/>
      <w:marLeft w:val="0"/>
      <w:marRight w:val="0"/>
      <w:marTop w:val="0"/>
      <w:marBottom w:val="0"/>
      <w:divBdr>
        <w:top w:val="none" w:sz="0" w:space="0" w:color="auto"/>
        <w:left w:val="none" w:sz="0" w:space="0" w:color="auto"/>
        <w:bottom w:val="none" w:sz="0" w:space="0" w:color="auto"/>
        <w:right w:val="none" w:sz="0" w:space="0" w:color="auto"/>
      </w:divBdr>
    </w:div>
    <w:div w:id="250356668">
      <w:bodyDiv w:val="1"/>
      <w:marLeft w:val="0"/>
      <w:marRight w:val="0"/>
      <w:marTop w:val="0"/>
      <w:marBottom w:val="0"/>
      <w:divBdr>
        <w:top w:val="none" w:sz="0" w:space="0" w:color="auto"/>
        <w:left w:val="none" w:sz="0" w:space="0" w:color="auto"/>
        <w:bottom w:val="none" w:sz="0" w:space="0" w:color="auto"/>
        <w:right w:val="none" w:sz="0" w:space="0" w:color="auto"/>
      </w:divBdr>
    </w:div>
    <w:div w:id="385110697">
      <w:bodyDiv w:val="1"/>
      <w:marLeft w:val="0"/>
      <w:marRight w:val="0"/>
      <w:marTop w:val="0"/>
      <w:marBottom w:val="0"/>
      <w:divBdr>
        <w:top w:val="none" w:sz="0" w:space="0" w:color="auto"/>
        <w:left w:val="none" w:sz="0" w:space="0" w:color="auto"/>
        <w:bottom w:val="none" w:sz="0" w:space="0" w:color="auto"/>
        <w:right w:val="none" w:sz="0" w:space="0" w:color="auto"/>
      </w:divBdr>
    </w:div>
    <w:div w:id="406194919">
      <w:bodyDiv w:val="1"/>
      <w:marLeft w:val="0"/>
      <w:marRight w:val="0"/>
      <w:marTop w:val="0"/>
      <w:marBottom w:val="0"/>
      <w:divBdr>
        <w:top w:val="none" w:sz="0" w:space="0" w:color="auto"/>
        <w:left w:val="none" w:sz="0" w:space="0" w:color="auto"/>
        <w:bottom w:val="none" w:sz="0" w:space="0" w:color="auto"/>
        <w:right w:val="none" w:sz="0" w:space="0" w:color="auto"/>
      </w:divBdr>
    </w:div>
    <w:div w:id="583807879">
      <w:bodyDiv w:val="1"/>
      <w:marLeft w:val="0"/>
      <w:marRight w:val="0"/>
      <w:marTop w:val="0"/>
      <w:marBottom w:val="0"/>
      <w:divBdr>
        <w:top w:val="none" w:sz="0" w:space="0" w:color="auto"/>
        <w:left w:val="none" w:sz="0" w:space="0" w:color="auto"/>
        <w:bottom w:val="none" w:sz="0" w:space="0" w:color="auto"/>
        <w:right w:val="none" w:sz="0" w:space="0" w:color="auto"/>
      </w:divBdr>
    </w:div>
    <w:div w:id="671109787">
      <w:bodyDiv w:val="1"/>
      <w:marLeft w:val="0"/>
      <w:marRight w:val="0"/>
      <w:marTop w:val="0"/>
      <w:marBottom w:val="0"/>
      <w:divBdr>
        <w:top w:val="none" w:sz="0" w:space="0" w:color="auto"/>
        <w:left w:val="none" w:sz="0" w:space="0" w:color="auto"/>
        <w:bottom w:val="none" w:sz="0" w:space="0" w:color="auto"/>
        <w:right w:val="none" w:sz="0" w:space="0" w:color="auto"/>
      </w:divBdr>
    </w:div>
    <w:div w:id="753280619">
      <w:bodyDiv w:val="1"/>
      <w:marLeft w:val="0"/>
      <w:marRight w:val="0"/>
      <w:marTop w:val="0"/>
      <w:marBottom w:val="0"/>
      <w:divBdr>
        <w:top w:val="none" w:sz="0" w:space="0" w:color="auto"/>
        <w:left w:val="none" w:sz="0" w:space="0" w:color="auto"/>
        <w:bottom w:val="none" w:sz="0" w:space="0" w:color="auto"/>
        <w:right w:val="none" w:sz="0" w:space="0" w:color="auto"/>
      </w:divBdr>
    </w:div>
    <w:div w:id="778572612">
      <w:bodyDiv w:val="1"/>
      <w:marLeft w:val="0"/>
      <w:marRight w:val="0"/>
      <w:marTop w:val="0"/>
      <w:marBottom w:val="0"/>
      <w:divBdr>
        <w:top w:val="none" w:sz="0" w:space="0" w:color="auto"/>
        <w:left w:val="none" w:sz="0" w:space="0" w:color="auto"/>
        <w:bottom w:val="none" w:sz="0" w:space="0" w:color="auto"/>
        <w:right w:val="none" w:sz="0" w:space="0" w:color="auto"/>
      </w:divBdr>
    </w:div>
    <w:div w:id="873466846">
      <w:bodyDiv w:val="1"/>
      <w:marLeft w:val="0"/>
      <w:marRight w:val="0"/>
      <w:marTop w:val="0"/>
      <w:marBottom w:val="0"/>
      <w:divBdr>
        <w:top w:val="none" w:sz="0" w:space="0" w:color="auto"/>
        <w:left w:val="none" w:sz="0" w:space="0" w:color="auto"/>
        <w:bottom w:val="none" w:sz="0" w:space="0" w:color="auto"/>
        <w:right w:val="none" w:sz="0" w:space="0" w:color="auto"/>
      </w:divBdr>
    </w:div>
    <w:div w:id="1005128001">
      <w:bodyDiv w:val="1"/>
      <w:marLeft w:val="0"/>
      <w:marRight w:val="0"/>
      <w:marTop w:val="0"/>
      <w:marBottom w:val="0"/>
      <w:divBdr>
        <w:top w:val="none" w:sz="0" w:space="0" w:color="auto"/>
        <w:left w:val="none" w:sz="0" w:space="0" w:color="auto"/>
        <w:bottom w:val="none" w:sz="0" w:space="0" w:color="auto"/>
        <w:right w:val="none" w:sz="0" w:space="0" w:color="auto"/>
      </w:divBdr>
    </w:div>
    <w:div w:id="1005280634">
      <w:bodyDiv w:val="1"/>
      <w:marLeft w:val="0"/>
      <w:marRight w:val="0"/>
      <w:marTop w:val="0"/>
      <w:marBottom w:val="0"/>
      <w:divBdr>
        <w:top w:val="none" w:sz="0" w:space="0" w:color="auto"/>
        <w:left w:val="none" w:sz="0" w:space="0" w:color="auto"/>
        <w:bottom w:val="none" w:sz="0" w:space="0" w:color="auto"/>
        <w:right w:val="none" w:sz="0" w:space="0" w:color="auto"/>
      </w:divBdr>
    </w:div>
    <w:div w:id="1029795932">
      <w:bodyDiv w:val="1"/>
      <w:marLeft w:val="0"/>
      <w:marRight w:val="0"/>
      <w:marTop w:val="0"/>
      <w:marBottom w:val="0"/>
      <w:divBdr>
        <w:top w:val="none" w:sz="0" w:space="0" w:color="auto"/>
        <w:left w:val="none" w:sz="0" w:space="0" w:color="auto"/>
        <w:bottom w:val="none" w:sz="0" w:space="0" w:color="auto"/>
        <w:right w:val="none" w:sz="0" w:space="0" w:color="auto"/>
      </w:divBdr>
    </w:div>
    <w:div w:id="1043403773">
      <w:bodyDiv w:val="1"/>
      <w:marLeft w:val="0"/>
      <w:marRight w:val="0"/>
      <w:marTop w:val="0"/>
      <w:marBottom w:val="0"/>
      <w:divBdr>
        <w:top w:val="none" w:sz="0" w:space="0" w:color="auto"/>
        <w:left w:val="none" w:sz="0" w:space="0" w:color="auto"/>
        <w:bottom w:val="none" w:sz="0" w:space="0" w:color="auto"/>
        <w:right w:val="none" w:sz="0" w:space="0" w:color="auto"/>
      </w:divBdr>
    </w:div>
    <w:div w:id="1242636616">
      <w:bodyDiv w:val="1"/>
      <w:marLeft w:val="0"/>
      <w:marRight w:val="0"/>
      <w:marTop w:val="0"/>
      <w:marBottom w:val="0"/>
      <w:divBdr>
        <w:top w:val="none" w:sz="0" w:space="0" w:color="auto"/>
        <w:left w:val="none" w:sz="0" w:space="0" w:color="auto"/>
        <w:bottom w:val="none" w:sz="0" w:space="0" w:color="auto"/>
        <w:right w:val="none" w:sz="0" w:space="0" w:color="auto"/>
      </w:divBdr>
    </w:div>
    <w:div w:id="1243755367">
      <w:bodyDiv w:val="1"/>
      <w:marLeft w:val="0"/>
      <w:marRight w:val="0"/>
      <w:marTop w:val="0"/>
      <w:marBottom w:val="0"/>
      <w:divBdr>
        <w:top w:val="none" w:sz="0" w:space="0" w:color="auto"/>
        <w:left w:val="none" w:sz="0" w:space="0" w:color="auto"/>
        <w:bottom w:val="none" w:sz="0" w:space="0" w:color="auto"/>
        <w:right w:val="none" w:sz="0" w:space="0" w:color="auto"/>
      </w:divBdr>
    </w:div>
    <w:div w:id="1246888237">
      <w:bodyDiv w:val="1"/>
      <w:marLeft w:val="0"/>
      <w:marRight w:val="0"/>
      <w:marTop w:val="0"/>
      <w:marBottom w:val="0"/>
      <w:divBdr>
        <w:top w:val="none" w:sz="0" w:space="0" w:color="auto"/>
        <w:left w:val="none" w:sz="0" w:space="0" w:color="auto"/>
        <w:bottom w:val="none" w:sz="0" w:space="0" w:color="auto"/>
        <w:right w:val="none" w:sz="0" w:space="0" w:color="auto"/>
      </w:divBdr>
    </w:div>
    <w:div w:id="1405838129">
      <w:bodyDiv w:val="1"/>
      <w:marLeft w:val="0"/>
      <w:marRight w:val="0"/>
      <w:marTop w:val="0"/>
      <w:marBottom w:val="0"/>
      <w:divBdr>
        <w:top w:val="none" w:sz="0" w:space="0" w:color="auto"/>
        <w:left w:val="none" w:sz="0" w:space="0" w:color="auto"/>
        <w:bottom w:val="none" w:sz="0" w:space="0" w:color="auto"/>
        <w:right w:val="none" w:sz="0" w:space="0" w:color="auto"/>
      </w:divBdr>
    </w:div>
    <w:div w:id="1422290750">
      <w:bodyDiv w:val="1"/>
      <w:marLeft w:val="0"/>
      <w:marRight w:val="0"/>
      <w:marTop w:val="0"/>
      <w:marBottom w:val="0"/>
      <w:divBdr>
        <w:top w:val="none" w:sz="0" w:space="0" w:color="auto"/>
        <w:left w:val="none" w:sz="0" w:space="0" w:color="auto"/>
        <w:bottom w:val="none" w:sz="0" w:space="0" w:color="auto"/>
        <w:right w:val="none" w:sz="0" w:space="0" w:color="auto"/>
      </w:divBdr>
    </w:div>
    <w:div w:id="1435323627">
      <w:bodyDiv w:val="1"/>
      <w:marLeft w:val="0"/>
      <w:marRight w:val="0"/>
      <w:marTop w:val="0"/>
      <w:marBottom w:val="0"/>
      <w:divBdr>
        <w:top w:val="none" w:sz="0" w:space="0" w:color="auto"/>
        <w:left w:val="none" w:sz="0" w:space="0" w:color="auto"/>
        <w:bottom w:val="none" w:sz="0" w:space="0" w:color="auto"/>
        <w:right w:val="none" w:sz="0" w:space="0" w:color="auto"/>
      </w:divBdr>
    </w:div>
    <w:div w:id="1443452346">
      <w:bodyDiv w:val="1"/>
      <w:marLeft w:val="0"/>
      <w:marRight w:val="0"/>
      <w:marTop w:val="0"/>
      <w:marBottom w:val="0"/>
      <w:divBdr>
        <w:top w:val="none" w:sz="0" w:space="0" w:color="auto"/>
        <w:left w:val="none" w:sz="0" w:space="0" w:color="auto"/>
        <w:bottom w:val="none" w:sz="0" w:space="0" w:color="auto"/>
        <w:right w:val="none" w:sz="0" w:space="0" w:color="auto"/>
      </w:divBdr>
    </w:div>
    <w:div w:id="1458451698">
      <w:bodyDiv w:val="1"/>
      <w:marLeft w:val="0"/>
      <w:marRight w:val="0"/>
      <w:marTop w:val="0"/>
      <w:marBottom w:val="0"/>
      <w:divBdr>
        <w:top w:val="none" w:sz="0" w:space="0" w:color="auto"/>
        <w:left w:val="none" w:sz="0" w:space="0" w:color="auto"/>
        <w:bottom w:val="none" w:sz="0" w:space="0" w:color="auto"/>
        <w:right w:val="none" w:sz="0" w:space="0" w:color="auto"/>
      </w:divBdr>
    </w:div>
    <w:div w:id="1462770405">
      <w:bodyDiv w:val="1"/>
      <w:marLeft w:val="0"/>
      <w:marRight w:val="0"/>
      <w:marTop w:val="0"/>
      <w:marBottom w:val="0"/>
      <w:divBdr>
        <w:top w:val="none" w:sz="0" w:space="0" w:color="auto"/>
        <w:left w:val="none" w:sz="0" w:space="0" w:color="auto"/>
        <w:bottom w:val="none" w:sz="0" w:space="0" w:color="auto"/>
        <w:right w:val="none" w:sz="0" w:space="0" w:color="auto"/>
      </w:divBdr>
    </w:div>
    <w:div w:id="1492478246">
      <w:bodyDiv w:val="1"/>
      <w:marLeft w:val="0"/>
      <w:marRight w:val="0"/>
      <w:marTop w:val="0"/>
      <w:marBottom w:val="0"/>
      <w:divBdr>
        <w:top w:val="none" w:sz="0" w:space="0" w:color="auto"/>
        <w:left w:val="none" w:sz="0" w:space="0" w:color="auto"/>
        <w:bottom w:val="none" w:sz="0" w:space="0" w:color="auto"/>
        <w:right w:val="none" w:sz="0" w:space="0" w:color="auto"/>
      </w:divBdr>
    </w:div>
    <w:div w:id="1568763686">
      <w:bodyDiv w:val="1"/>
      <w:marLeft w:val="0"/>
      <w:marRight w:val="0"/>
      <w:marTop w:val="0"/>
      <w:marBottom w:val="0"/>
      <w:divBdr>
        <w:top w:val="none" w:sz="0" w:space="0" w:color="auto"/>
        <w:left w:val="none" w:sz="0" w:space="0" w:color="auto"/>
        <w:bottom w:val="none" w:sz="0" w:space="0" w:color="auto"/>
        <w:right w:val="none" w:sz="0" w:space="0" w:color="auto"/>
      </w:divBdr>
    </w:div>
    <w:div w:id="1727096841">
      <w:bodyDiv w:val="1"/>
      <w:marLeft w:val="0"/>
      <w:marRight w:val="0"/>
      <w:marTop w:val="0"/>
      <w:marBottom w:val="0"/>
      <w:divBdr>
        <w:top w:val="none" w:sz="0" w:space="0" w:color="auto"/>
        <w:left w:val="none" w:sz="0" w:space="0" w:color="auto"/>
        <w:bottom w:val="none" w:sz="0" w:space="0" w:color="auto"/>
        <w:right w:val="none" w:sz="0" w:space="0" w:color="auto"/>
      </w:divBdr>
    </w:div>
    <w:div w:id="1805541635">
      <w:bodyDiv w:val="1"/>
      <w:marLeft w:val="0"/>
      <w:marRight w:val="0"/>
      <w:marTop w:val="0"/>
      <w:marBottom w:val="0"/>
      <w:divBdr>
        <w:top w:val="none" w:sz="0" w:space="0" w:color="auto"/>
        <w:left w:val="none" w:sz="0" w:space="0" w:color="auto"/>
        <w:bottom w:val="none" w:sz="0" w:space="0" w:color="auto"/>
        <w:right w:val="none" w:sz="0" w:space="0" w:color="auto"/>
      </w:divBdr>
    </w:div>
    <w:div w:id="1969895134">
      <w:bodyDiv w:val="1"/>
      <w:marLeft w:val="0"/>
      <w:marRight w:val="0"/>
      <w:marTop w:val="0"/>
      <w:marBottom w:val="0"/>
      <w:divBdr>
        <w:top w:val="none" w:sz="0" w:space="0" w:color="auto"/>
        <w:left w:val="none" w:sz="0" w:space="0" w:color="auto"/>
        <w:bottom w:val="none" w:sz="0" w:space="0" w:color="auto"/>
        <w:right w:val="none" w:sz="0" w:space="0" w:color="auto"/>
      </w:divBdr>
    </w:div>
    <w:div w:id="1984433114">
      <w:bodyDiv w:val="1"/>
      <w:marLeft w:val="0"/>
      <w:marRight w:val="0"/>
      <w:marTop w:val="0"/>
      <w:marBottom w:val="0"/>
      <w:divBdr>
        <w:top w:val="none" w:sz="0" w:space="0" w:color="auto"/>
        <w:left w:val="none" w:sz="0" w:space="0" w:color="auto"/>
        <w:bottom w:val="none" w:sz="0" w:space="0" w:color="auto"/>
        <w:right w:val="none" w:sz="0" w:space="0" w:color="auto"/>
      </w:divBdr>
    </w:div>
    <w:div w:id="21217987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1792</TotalTime>
  <Pages>7</Pages>
  <Words>3613</Words>
  <Characters>19619</Characters>
  <Application>Microsoft Office Word</Application>
  <DocSecurity>0</DocSecurity>
  <Lines>268</Lines>
  <Paragraphs>143</Paragraphs>
  <ScaleCrop>false</ScaleCrop>
  <Company>3GPP Support Team</Company>
  <LinksUpToDate>false</LinksUpToDate>
  <CharactersWithSpaces>23089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CMCC</dc:creator>
  <cp:keywords/>
  <dc:description/>
  <cp:lastModifiedBy>DWJ</cp:lastModifiedBy>
  <cp:revision>89</cp:revision>
  <cp:lastPrinted>1900-12-31T16:00:00Z</cp:lastPrinted>
  <dcterms:created xsi:type="dcterms:W3CDTF">2026-01-12T02:21:00Z</dcterms:created>
  <dcterms:modified xsi:type="dcterms:W3CDTF">2026-01-30T03:55:00Z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BE359ACECE954DAEAE5FF4C3197A0D59</vt:lpwstr>
  </property>
</Properties>
</file>